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572A0A1E" w:rsidR="004C311F" w:rsidRDefault="004C311F"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7517B5" w:rsidRPr="007517B5">
        <w:rPr>
          <w:b/>
          <w:i/>
          <w:noProof/>
          <w:sz w:val="28"/>
          <w:lang w:eastAsia="zh-CN"/>
        </w:rPr>
        <w:t>6284</w:t>
      </w:r>
    </w:p>
    <w:p w14:paraId="5FF7941C" w14:textId="77777777" w:rsidR="004C311F" w:rsidRPr="00EC7CA2" w:rsidRDefault="004C311F" w:rsidP="004C311F">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F2A45A0" w:rsidR="007F31CA" w:rsidRPr="007F31CA" w:rsidRDefault="007517B5" w:rsidP="000A7280">
            <w:pPr>
              <w:pStyle w:val="CRCoverPage"/>
              <w:spacing w:after="0"/>
              <w:jc w:val="center"/>
              <w:rPr>
                <w:rFonts w:eastAsia="宋体"/>
                <w:b/>
                <w:noProof/>
                <w:sz w:val="28"/>
                <w:highlight w:val="yellow"/>
                <w:lang w:eastAsia="zh-CN"/>
              </w:rPr>
            </w:pPr>
            <w:r w:rsidRPr="007517B5">
              <w:rPr>
                <w:rFonts w:eastAsia="宋体"/>
                <w:b/>
                <w:noProof/>
                <w:sz w:val="28"/>
                <w:lang w:eastAsia="zh-CN"/>
              </w:rPr>
              <w:t>1933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D29D802"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150A4C">
              <w:rPr>
                <w:rFonts w:hint="eastAsia"/>
                <w:lang w:eastAsia="zh-CN"/>
              </w:rPr>
              <w:t>in</w:t>
            </w:r>
            <w:r w:rsidR="00150A4C">
              <w:rPr>
                <w:lang w:eastAsia="zh-CN"/>
              </w:rPr>
              <w:t xml:space="preserve"> </w:t>
            </w:r>
            <w:r w:rsidR="00150A4C" w:rsidRPr="00A8121B">
              <w:t>6.2D.2.5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4A9E202" w:rsidR="00822674" w:rsidRPr="004D541A" w:rsidRDefault="00933C4A" w:rsidP="005D4004">
            <w:pPr>
              <w:pStyle w:val="CRCoverPage"/>
              <w:spacing w:after="0"/>
              <w:ind w:left="100"/>
              <w:rPr>
                <w:rFonts w:cs="Arial"/>
                <w:noProof/>
                <w:lang w:val="en-US" w:eastAsia="zh-CN"/>
              </w:rPr>
            </w:pPr>
            <w:r>
              <w:rPr>
                <w:rFonts w:cs="Arial"/>
                <w:noProof/>
                <w:lang w:val="en-US" w:eastAsia="zh-CN"/>
              </w:rPr>
              <w:t>A</w:t>
            </w:r>
            <w:r>
              <w:rPr>
                <w:rFonts w:cs="Arial" w:hint="eastAsia"/>
                <w:noProof/>
                <w:lang w:val="en-US" w:eastAsia="zh-CN"/>
              </w:rPr>
              <w:t>n</w:t>
            </w:r>
            <w:r w:rsidR="00A843EF" w:rsidRPr="00822674">
              <w:rPr>
                <w:rFonts w:cs="Arial"/>
                <w:noProof/>
                <w:lang w:val="en-US" w:eastAsia="zh-CN"/>
              </w:rPr>
              <w:t xml:space="preserve"> incorrect style</w:t>
            </w:r>
            <w:r>
              <w:rPr>
                <w:rFonts w:cs="Arial"/>
                <w:noProof/>
                <w:lang w:val="en-US" w:eastAsia="zh-CN"/>
              </w:rPr>
              <w:t xml:space="preserve"> </w:t>
            </w:r>
            <w:r>
              <w:rPr>
                <w:rFonts w:cs="Arial" w:hint="eastAsia"/>
                <w:noProof/>
                <w:lang w:val="en-US" w:eastAsia="zh-CN"/>
              </w:rPr>
              <w:t>is</w:t>
            </w:r>
            <w:r w:rsidR="00A843EF" w:rsidRPr="00822674">
              <w:rPr>
                <w:rFonts w:cs="Arial"/>
                <w:noProof/>
                <w:lang w:val="en-US" w:eastAsia="zh-CN"/>
              </w:rPr>
              <w:t xml:space="preserve"> found</w:t>
            </w:r>
            <w:r w:rsidR="00150A4C">
              <w:rPr>
                <w:rFonts w:cs="Arial"/>
                <w:noProof/>
                <w:lang w:val="en-US" w:eastAsia="zh-CN"/>
              </w:rPr>
              <w:t xml:space="preserve"> </w:t>
            </w:r>
            <w:r w:rsidR="00150A4C">
              <w:rPr>
                <w:rFonts w:hint="eastAsia"/>
                <w:lang w:eastAsia="zh-CN"/>
              </w:rPr>
              <w:t>in</w:t>
            </w:r>
            <w:r w:rsidR="00150A4C">
              <w:rPr>
                <w:lang w:eastAsia="zh-CN"/>
              </w:rPr>
              <w:t xml:space="preserve"> </w:t>
            </w:r>
            <w:r w:rsidR="00150A4C" w:rsidRPr="00A8121B">
              <w:t>6.2D.2.5</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2ABCE2E" w:rsidR="00DC310B" w:rsidRPr="00FF4F55" w:rsidRDefault="00933C4A" w:rsidP="00822674">
            <w:pPr>
              <w:pStyle w:val="CRCoverPage"/>
              <w:spacing w:after="0"/>
              <w:ind w:left="100"/>
              <w:rPr>
                <w:rFonts w:cs="Arial"/>
                <w:noProof/>
                <w:lang w:val="en-US" w:eastAsia="zh-CN"/>
              </w:rPr>
            </w:pPr>
            <w:r>
              <w:rPr>
                <w:rFonts w:cs="Arial"/>
                <w:noProof/>
                <w:lang w:val="en-US" w:eastAsia="zh-CN"/>
              </w:rPr>
              <w:t xml:space="preserve">The </w:t>
            </w:r>
            <w:r w:rsidRPr="00822674">
              <w:rPr>
                <w:rFonts w:cs="Arial"/>
                <w:noProof/>
                <w:lang w:val="en-US" w:eastAsia="zh-CN"/>
              </w:rPr>
              <w:t>incorrect style</w:t>
            </w:r>
            <w:r w:rsidR="00822674">
              <w:rPr>
                <w:lang w:eastAsia="zh-CN"/>
              </w:rPr>
              <w:t xml:space="preserve"> </w:t>
            </w:r>
            <w:r w:rsidR="00150A4C">
              <w:rPr>
                <w:rFonts w:hint="eastAsia"/>
                <w:lang w:eastAsia="zh-CN"/>
              </w:rPr>
              <w:t>w</w:t>
            </w:r>
            <w:r>
              <w:rPr>
                <w:lang w:eastAsia="zh-CN"/>
              </w:rPr>
              <w:t>as</w:t>
            </w:r>
            <w:r w:rsidR="00822674">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411B092"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1BE6864" w:rsidR="00616EB0" w:rsidRPr="0091197C" w:rsidRDefault="00DA0683" w:rsidP="00145B13">
            <w:pPr>
              <w:pStyle w:val="CRCoverPage"/>
              <w:spacing w:after="0"/>
              <w:ind w:left="100"/>
              <w:rPr>
                <w:noProof/>
                <w:lang w:eastAsia="zh-CN"/>
              </w:rPr>
            </w:pPr>
            <w:r w:rsidRPr="00DA0683">
              <w:rPr>
                <w:noProof/>
                <w:lang w:eastAsia="zh-CN"/>
              </w:rPr>
              <w:t>6.2D.2.5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DFC0424"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00FAB631" w14:textId="77777777" w:rsidR="00730C85" w:rsidRPr="00A8121B" w:rsidRDefault="00730C85" w:rsidP="00730C85">
      <w:pPr>
        <w:pStyle w:val="H6"/>
      </w:pPr>
      <w:bookmarkStart w:id="2" w:name="_Toc27477899"/>
      <w:bookmarkStart w:id="3" w:name="_Toc36226592"/>
      <w:bookmarkStart w:id="4" w:name="_Toc44323849"/>
      <w:bookmarkStart w:id="5" w:name="_Toc52990032"/>
      <w:bookmarkStart w:id="6" w:name="_Toc60823228"/>
      <w:bookmarkStart w:id="7" w:name="_Toc60825150"/>
      <w:bookmarkStart w:id="8" w:name="_Toc69306047"/>
      <w:r w:rsidRPr="00A8121B">
        <w:t>6.2D.2.5</w:t>
      </w:r>
      <w:r w:rsidRPr="00A8121B">
        <w:tab/>
        <w:t>Test requirement</w:t>
      </w:r>
      <w:bookmarkEnd w:id="2"/>
      <w:bookmarkEnd w:id="3"/>
      <w:bookmarkEnd w:id="4"/>
      <w:bookmarkEnd w:id="5"/>
      <w:bookmarkEnd w:id="6"/>
      <w:bookmarkEnd w:id="7"/>
      <w:bookmarkEnd w:id="8"/>
    </w:p>
    <w:p w14:paraId="2D2C2049" w14:textId="77777777" w:rsidR="00730C85" w:rsidRPr="00A8121B" w:rsidRDefault="00730C85" w:rsidP="00730C85">
      <w:r w:rsidRPr="00A8121B">
        <w:t>The maximum output power, derived in step 3 shall be within the range prescribed by the nominal maximum output power and tolerance in Table 6.2D.2.5-1</w:t>
      </w:r>
      <w:r>
        <w:t>,</w:t>
      </w:r>
      <w:r w:rsidRPr="00A8121B">
        <w:t xml:space="preserve"> Table 6.2D.2.5-2</w:t>
      </w:r>
      <w:r>
        <w:t xml:space="preserve">, </w:t>
      </w:r>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r>
        <w:t xml:space="preserve">a, </w:t>
      </w:r>
      <w:r w:rsidRPr="00A8121B">
        <w:t>Table 6.2D.2.5-</w:t>
      </w:r>
      <w:r>
        <w:t xml:space="preserve">3a, or </w:t>
      </w:r>
      <w:r w:rsidRPr="00A8121B">
        <w:t>Table 6.2D.2.5-</w:t>
      </w:r>
      <w:r>
        <w:t>4a.</w:t>
      </w:r>
    </w:p>
    <w:p w14:paraId="10DF69FD" w14:textId="77777777" w:rsidR="00730C85" w:rsidRPr="00A8121B" w:rsidRDefault="00730C85" w:rsidP="00730C85">
      <w:pPr>
        <w:pStyle w:val="TH"/>
      </w:pPr>
      <w:r w:rsidRPr="00A812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3D1A1B91"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3D"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07C225CF"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3E311C90"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D219A26" w14:textId="77777777" w:rsidR="00730C85" w:rsidRPr="00A8121B" w:rsidRDefault="00730C85" w:rsidP="0006606B">
            <w:pPr>
              <w:pStyle w:val="TAH"/>
              <w:rPr>
                <w:vertAlign w:val="subscript"/>
              </w:rPr>
            </w:pPr>
            <w:r w:rsidRPr="00A8121B">
              <w:t>ΔP</w:t>
            </w:r>
            <w:r w:rsidRPr="00A8121B">
              <w:rPr>
                <w:vertAlign w:val="subscript"/>
              </w:rPr>
              <w:t>PowerClass</w:t>
            </w:r>
          </w:p>
          <w:p w14:paraId="0D239BD8"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60A5"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E761A"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B5AD52"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EF85"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74CA"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0616B"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61F43" w14:textId="77777777" w:rsidR="00730C85" w:rsidRPr="00A8121B" w:rsidRDefault="00730C85" w:rsidP="0006606B">
            <w:pPr>
              <w:pStyle w:val="TAH"/>
            </w:pPr>
            <w:r w:rsidRPr="00A8121B">
              <w:t>Lower limit (dBm)</w:t>
            </w:r>
          </w:p>
        </w:tc>
      </w:tr>
      <w:tr w:rsidR="00730C85" w:rsidRPr="00A8121B" w14:paraId="58ABA45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0556E"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AFA28E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A01601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F6722" w14:textId="77777777" w:rsidR="00730C85" w:rsidRPr="00A8121B" w:rsidRDefault="00730C85" w:rsidP="0006606B">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CB45FF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D24DB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4FB334C" w14:textId="77777777" w:rsidR="00730C85" w:rsidRPr="00A8121B" w:rsidRDefault="00730C85" w:rsidP="0006606B">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BED0F"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CF23B6D"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3DEC2C7"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3E321A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8E3FC9"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B31C622" w14:textId="77777777" w:rsidR="00730C85" w:rsidRPr="00A8121B" w:rsidRDefault="00730C85" w:rsidP="0006606B">
            <w:pPr>
              <w:pStyle w:val="TAC"/>
              <w:rPr>
                <w:szCs w:val="18"/>
              </w:rPr>
            </w:pPr>
            <w:r w:rsidRPr="00A8121B">
              <w:t>16.5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8ABE1A"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80DA1A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B8C18"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ACA584C"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FAA44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E93F0"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A1E36C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27586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477AD3A"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3D784B"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3C9038"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397565F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D4D83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6C37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6367DA2"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7E86FF"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152C9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71C8"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55FECC3"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C0AA5E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8C013C"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91844F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1AC6B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5456404"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1AE6FE"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D1C435D"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0511D4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2DC289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0F25B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726C208"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4EEA3F7"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A1DE3C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AD32"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61CA446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7AF438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EE558"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7B711D2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D779C1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0ABBFDA"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EBC917"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B8E485B"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C7A8C18"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45D680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6CE9A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4C70FA"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697016A"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CEDAA8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F97A"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07EA68E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C8415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04A88" w14:textId="77777777" w:rsidR="00730C85" w:rsidRPr="00A8121B" w:rsidRDefault="00730C85" w:rsidP="0006606B">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53B7EA4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A423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0F2C0B1"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D6FBF4"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8C7537"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7993F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72DAA5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B0D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2A6EA87" w14:textId="77777777" w:rsidR="00730C85" w:rsidRPr="00A8121B" w:rsidRDefault="00730C85" w:rsidP="0006606B">
            <w:pPr>
              <w:pStyle w:val="TAC"/>
              <w:rPr>
                <w:szCs w:val="18"/>
              </w:rPr>
            </w:pPr>
            <w:r w:rsidRPr="00A8121B">
              <w:t>16.0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87FE128"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C44244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E1B8"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5D8A14ED"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551B41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5E68F"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81AFBD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3CB66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A2F8ACD"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ECC970"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F8CE43"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E0DD4DB"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3AB9A57"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4CF211"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7EF56AF"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3DD4F9E"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AD0FB0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CDB9"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34511DE1"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6F41B4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C65045"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C02681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60327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C7CDF96"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9A6DF6"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879427E"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EF8CA98"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980F57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56DF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6CA2885"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4812E10"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765B265"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D007"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A8801F"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480E7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5F9F9B" w14:textId="77777777" w:rsidR="00730C85" w:rsidRPr="00A8121B" w:rsidRDefault="00730C85" w:rsidP="0006606B">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07AD5E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6BC0A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7CB7F92"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E9CBE5"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3FF172" w14:textId="77777777" w:rsidR="00730C85" w:rsidRPr="00A8121B" w:rsidRDefault="00730C85" w:rsidP="0006606B">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81E99C7"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FE2855"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5E11D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8DEE0C2"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9615E27"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D00E5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799752"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0AAEFB56"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5ECBDD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C2319"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1C1B33E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A2D2C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37CD610"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2CFF60"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44DDE5D"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A58837A"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60B8DC8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F0EE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BFB6F75"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7EFC11C"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55848D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C2D7CD"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00DDB62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4A1D87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7FC9"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2805218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7E50EC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974484C"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06764E"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BF58159"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4702C90"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E6A8C7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BB0A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D60249"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822AD1E"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EDB167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497F"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2E868998"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A595AD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DF285" w14:textId="77777777" w:rsidR="00730C85" w:rsidRPr="00A8121B" w:rsidRDefault="00730C85" w:rsidP="0006606B">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394DB60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54DF37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A827898"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594101"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1F786A"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B5B450F"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775466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1A1A0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9667FFA"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C485B15"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8710E5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5FA756D"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2477C365"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18FC9A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376B27"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7D16711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0FD427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ECAC05"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902A44"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DB21C4A"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4F41574"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2E7E36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0C8FB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DF2EF8B"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DC95F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0470F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4405769"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3365F9EA"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A31444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50918"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650ACB7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2D584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A125F0"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394939"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5BACBCC"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1A2944E0"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C441147"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57AAB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03CBA65"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C789F6"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C7E244D"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EA253"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065627E4" w14:textId="77777777" w:rsidR="00730C85" w:rsidRPr="00A8121B" w:rsidRDefault="00730C85" w:rsidP="0006606B">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45123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8D79F" w14:textId="77777777" w:rsidR="00730C85" w:rsidRPr="00A8121B" w:rsidRDefault="00730C85" w:rsidP="0006606B">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7FD4AA1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8EA24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6F3665D"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AD3F3" w14:textId="77777777" w:rsidR="00730C85" w:rsidRPr="00A8121B" w:rsidRDefault="00730C85" w:rsidP="0006606B">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E920D22" w14:textId="77777777" w:rsidR="00730C85" w:rsidRPr="00A8121B" w:rsidRDefault="00730C85" w:rsidP="0006606B">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40EB4DB" w14:textId="77777777" w:rsidR="00730C85" w:rsidRPr="00A8121B" w:rsidRDefault="00730C85" w:rsidP="0006606B">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533D17C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C67F3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F0C45B6" w14:textId="77777777" w:rsidR="00730C85" w:rsidRPr="00A8121B" w:rsidRDefault="00730C85" w:rsidP="0006606B">
            <w:pPr>
              <w:pStyle w:val="TAC"/>
              <w:rPr>
                <w:szCs w:val="18"/>
              </w:rPr>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4DB4F4E"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98A0CEE"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363F5"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A5E7A82" w14:textId="77777777" w:rsidR="00730C85" w:rsidRPr="00A8121B" w:rsidRDefault="00730C85" w:rsidP="0006606B">
            <w:pPr>
              <w:pStyle w:val="TAN"/>
            </w:pPr>
            <w:r w:rsidRPr="00A8121B">
              <w:t>NOTE 2:</w:t>
            </w:r>
            <w:r w:rsidRPr="00A8121B">
              <w:tab/>
              <w:t>For Band n2, n3, n7, n25,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58E9229"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301EDEBA" w14:textId="77777777" w:rsidR="00730C85" w:rsidRDefault="00730C85" w:rsidP="00730C85"/>
    <w:p w14:paraId="2B535E5D" w14:textId="77777777" w:rsidR="00730C85" w:rsidRDefault="00730C85" w:rsidP="00730C85">
      <w:pPr>
        <w:pStyle w:val="TH"/>
      </w:pPr>
      <w:r w:rsidRPr="00A8121B">
        <w:lastRenderedPageBreak/>
        <w:t>Table 6.2D.2.5-</w:t>
      </w:r>
      <w:r>
        <w:t>1</w:t>
      </w:r>
      <w:r w:rsidRPr="00A8121B">
        <w:t>a: UE Power Class test requirements (for Band n1, n2, n3, n7, n25, n30, n34, n38, n41, n48, n66, n70, n71, n77, n78, n79) for Power Class 3 supporting ULFPTx</w:t>
      </w:r>
    </w:p>
    <w:p w14:paraId="3857D2A1" w14:textId="77777777" w:rsidR="00730C85" w:rsidRPr="00A8121B" w:rsidRDefault="00730C85" w:rsidP="00730C85">
      <w:pPr>
        <w:pStyle w:val="TH"/>
      </w:pPr>
      <w:r>
        <w:t>TBD</w:t>
      </w:r>
    </w:p>
    <w:p w14:paraId="1C3830D9" w14:textId="77777777" w:rsidR="00730C85" w:rsidRPr="00A8121B" w:rsidRDefault="00730C85" w:rsidP="00730C85"/>
    <w:p w14:paraId="32B6BDD0" w14:textId="77777777" w:rsidR="00730C85" w:rsidRPr="00A8121B" w:rsidRDefault="00730C85" w:rsidP="00730C85">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730C85" w:rsidRPr="00A8121B" w14:paraId="6CA588D0" w14:textId="77777777" w:rsidTr="0006606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AB42" w14:textId="77777777" w:rsidR="00730C85" w:rsidRPr="00A8121B" w:rsidRDefault="00730C85" w:rsidP="0006606B">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4062BC86"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26E72757"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CDCF319" w14:textId="77777777" w:rsidR="00730C85" w:rsidRPr="00A8121B" w:rsidRDefault="00730C85" w:rsidP="0006606B">
            <w:pPr>
              <w:pStyle w:val="TAH"/>
              <w:rPr>
                <w:vertAlign w:val="subscript"/>
              </w:rPr>
            </w:pPr>
            <w:r w:rsidRPr="00A8121B">
              <w:t>ΔP</w:t>
            </w:r>
            <w:r w:rsidRPr="00A8121B">
              <w:rPr>
                <w:vertAlign w:val="subscript"/>
              </w:rPr>
              <w:t>PowerClass</w:t>
            </w:r>
          </w:p>
          <w:p w14:paraId="1366CC4B" w14:textId="77777777" w:rsidR="00730C85" w:rsidRPr="00A8121B" w:rsidRDefault="00730C85" w:rsidP="0006606B">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144A" w14:textId="77777777" w:rsidR="00730C85" w:rsidRPr="00A8121B" w:rsidRDefault="00730C85" w:rsidP="0006606B">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F39D1"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9E615"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CA7B2" w14:textId="77777777" w:rsidR="00730C85" w:rsidRPr="00A8121B" w:rsidRDefault="00730C85" w:rsidP="0006606B">
            <w:pPr>
              <w:pStyle w:val="TAH"/>
            </w:pPr>
            <w:r w:rsidRPr="00A8121B">
              <w:t>T(P</w:t>
            </w:r>
            <w:r w:rsidRPr="00A8121B">
              <w:rPr>
                <w:vertAlign w:val="subscript"/>
              </w:rPr>
              <w:t>CMAX_L,f,c</w:t>
            </w:r>
            <w:r w:rsidRPr="00A812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900" w14:textId="77777777" w:rsidR="00730C85" w:rsidRPr="00A8121B" w:rsidRDefault="00730C85" w:rsidP="0006606B">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FDD4" w14:textId="77777777" w:rsidR="00730C85" w:rsidRPr="00A8121B" w:rsidRDefault="00730C85" w:rsidP="0006606B">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F65EA" w14:textId="77777777" w:rsidR="00730C85" w:rsidRPr="00A8121B" w:rsidRDefault="00730C85" w:rsidP="0006606B">
            <w:pPr>
              <w:pStyle w:val="TAH"/>
            </w:pPr>
            <w:r w:rsidRPr="00A8121B">
              <w:t>Lower limit (dBm)</w:t>
            </w:r>
          </w:p>
        </w:tc>
      </w:tr>
      <w:tr w:rsidR="00730C85" w:rsidRPr="00A8121B" w14:paraId="3CF56C0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E865B" w14:textId="77777777" w:rsidR="00730C85" w:rsidRPr="00A8121B" w:rsidRDefault="00730C85" w:rsidP="0006606B">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01F50F07"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14E3B5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472A23" w14:textId="77777777" w:rsidR="00730C85" w:rsidRPr="00A8121B" w:rsidRDefault="00730C85" w:rsidP="0006606B">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42284DAB"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1F38618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1572C" w14:textId="77777777" w:rsidR="00730C85" w:rsidRPr="00A8121B" w:rsidRDefault="00730C85" w:rsidP="0006606B">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3B7A0D80" w14:textId="77777777" w:rsidR="00730C85" w:rsidRPr="00A8121B" w:rsidRDefault="00730C85" w:rsidP="0006606B">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64AB29" w14:textId="77777777" w:rsidR="00730C85" w:rsidRPr="00A8121B" w:rsidRDefault="00730C85" w:rsidP="0006606B">
            <w:pPr>
              <w:pStyle w:val="TAC"/>
            </w:pPr>
            <w:r w:rsidRPr="00A8121B">
              <w:t>2.0</w:t>
            </w:r>
          </w:p>
        </w:tc>
        <w:tc>
          <w:tcPr>
            <w:tcW w:w="992" w:type="dxa"/>
            <w:tcBorders>
              <w:top w:val="single" w:sz="4" w:space="0" w:color="auto"/>
              <w:bottom w:val="single" w:sz="4" w:space="0" w:color="auto"/>
              <w:right w:val="single" w:sz="4" w:space="0" w:color="auto"/>
            </w:tcBorders>
            <w:vAlign w:val="center"/>
          </w:tcPr>
          <w:p w14:paraId="35071E8F" w14:textId="77777777" w:rsidR="00730C85" w:rsidRPr="00A8121B" w:rsidRDefault="00730C85" w:rsidP="0006606B">
            <w:pPr>
              <w:pStyle w:val="TAC"/>
            </w:pPr>
            <w:r w:rsidRPr="00A8121B">
              <w:rPr>
                <w:rFonts w:ascii="MS Gothic" w:eastAsia="MS Gothic" w:hAnsi="MS Gothic" w:cs="MS Gothic"/>
              </w:rPr>
              <w:t>（</w:t>
            </w:r>
            <w:r w:rsidRPr="00A8121B">
              <w:t>2.5</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D2C258B"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93E48"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4C72280" w14:textId="77777777" w:rsidR="00730C85" w:rsidRPr="00A8121B" w:rsidRDefault="00730C85" w:rsidP="0006606B">
            <w:pPr>
              <w:pStyle w:val="TAC"/>
            </w:pPr>
            <w:r w:rsidRPr="00A8121B">
              <w:t>21.5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6837A3E"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1DEE21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F14E" w14:textId="77777777" w:rsidR="00730C85" w:rsidRPr="00A8121B" w:rsidRDefault="00730C85" w:rsidP="0006606B">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195F0FFC"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EF4F76F"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C542B4"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89CC417"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511B71E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ECC88A"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AD61D04"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3F5D8"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459B660A"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A67029"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9CFA1"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80F1B59"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698E03B"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9E0799"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38D93" w14:textId="77777777" w:rsidR="00730C85" w:rsidRPr="00A8121B" w:rsidRDefault="00730C85" w:rsidP="0006606B">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AB33B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BEBF93B"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508AC"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FEAB02F"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6975E51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E2CAD1"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98BB2DB"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94A03"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F790F6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2500895"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5F7C5"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9DF30E3"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26332BA"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815FDDE"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6680" w14:textId="77777777" w:rsidR="00730C85" w:rsidRPr="00A8121B" w:rsidRDefault="00730C85" w:rsidP="0006606B">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BE72840"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DFFDA5F"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92E0D" w14:textId="77777777" w:rsidR="00730C85" w:rsidRPr="00A8121B" w:rsidRDefault="00730C85" w:rsidP="0006606B">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7D1883C2"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0839DE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4DFE56" w14:textId="77777777" w:rsidR="00730C85" w:rsidRPr="00A8121B" w:rsidRDefault="00730C85" w:rsidP="0006606B">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7F230B65"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791FF1"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CB634E"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0AD5977"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DF190"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A38F828"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694DE03"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BBB56BA"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1340" w14:textId="77777777" w:rsidR="00730C85" w:rsidRPr="00A8121B" w:rsidRDefault="00730C85" w:rsidP="0006606B">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7D2463C6"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814A7D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83906" w14:textId="77777777" w:rsidR="00730C85" w:rsidRPr="00A8121B" w:rsidRDefault="00730C85" w:rsidP="0006606B">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E308B7F"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07646BB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843600" w14:textId="77777777" w:rsidR="00730C85" w:rsidRPr="00A8121B" w:rsidRDefault="00730C85" w:rsidP="0006606B">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15186988" w14:textId="77777777" w:rsidR="00730C85" w:rsidRPr="00A8121B" w:rsidRDefault="00730C85" w:rsidP="0006606B">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53D7A"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645E91"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18CB41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4F6BF"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DADFEA" w14:textId="77777777" w:rsidR="00730C85" w:rsidRPr="00A8121B" w:rsidRDefault="00730C85" w:rsidP="0006606B">
            <w:pPr>
              <w:pStyle w:val="TAC"/>
            </w:pPr>
            <w:r w:rsidRPr="00A8121B">
              <w:t>21.0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ECD0EBD" w14:textId="77777777" w:rsidR="00730C85" w:rsidRPr="00A8121B" w:rsidRDefault="00730C85" w:rsidP="0006606B">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6076343"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1741" w14:textId="77777777" w:rsidR="00730C85" w:rsidRPr="00A8121B" w:rsidRDefault="00730C85" w:rsidP="0006606B">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27B7F1DB"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6C61ED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3ED5"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D69163D"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4387307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5A8338"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F68D436"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A1DF6D"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05413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48A30AE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E55346"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5B86FBC"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FA347D4"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50EAA70"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7D39D" w14:textId="77777777" w:rsidR="00730C85" w:rsidRPr="00A8121B" w:rsidRDefault="00730C85" w:rsidP="0006606B">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3FDF272"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04AD308"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8ECF05"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EA8C8FC"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C33410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530024"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C3920F3"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B1C2C6"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0C89FE20"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4E6BD16"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0B5F5"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7813DFD" w14:textId="77777777" w:rsidR="00730C85" w:rsidRPr="00A8121B" w:rsidRDefault="00730C85" w:rsidP="0006606B">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433DF6A"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0B62F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8F16" w14:textId="77777777" w:rsidR="00730C85" w:rsidRPr="00A8121B" w:rsidRDefault="00730C85" w:rsidP="0006606B">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73571754"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F26F7A2"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F70773" w14:textId="77777777" w:rsidR="00730C85" w:rsidRPr="00A8121B" w:rsidRDefault="00730C85" w:rsidP="0006606B">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3E59B85"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2A8C27D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E22E5D" w14:textId="77777777" w:rsidR="00730C85" w:rsidRPr="00A8121B" w:rsidRDefault="00730C85" w:rsidP="0006606B">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491980E6"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72CC98" w14:textId="77777777" w:rsidR="00730C85" w:rsidRPr="00A8121B" w:rsidRDefault="00730C85" w:rsidP="0006606B">
            <w:pPr>
              <w:pStyle w:val="TAC"/>
            </w:pPr>
            <w:r w:rsidRPr="00A8121B">
              <w:t>3.0</w:t>
            </w:r>
          </w:p>
        </w:tc>
        <w:tc>
          <w:tcPr>
            <w:tcW w:w="992" w:type="dxa"/>
            <w:tcBorders>
              <w:top w:val="single" w:sz="4" w:space="0" w:color="auto"/>
              <w:bottom w:val="single" w:sz="4" w:space="0" w:color="auto"/>
              <w:right w:val="single" w:sz="4" w:space="0" w:color="auto"/>
            </w:tcBorders>
            <w:vAlign w:val="center"/>
          </w:tcPr>
          <w:p w14:paraId="391FE9A4"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18530D5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2ED56"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DC7E152"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81BE1E8"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E7CDB28"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AD06D" w14:textId="77777777" w:rsidR="00730C85" w:rsidRPr="00A8121B" w:rsidRDefault="00730C85" w:rsidP="0006606B">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2EFABA31"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3C5C669"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9777"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9148A98"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415C54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3F243E"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B5E2F6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4C28FA"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7FCCD403"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FEE6515"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8C959"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1411268"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86BE6AB"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4FA2152"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04761" w14:textId="77777777" w:rsidR="00730C85" w:rsidRPr="00A8121B" w:rsidRDefault="00730C85" w:rsidP="0006606B">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AEF106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0553A2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A4B1DF"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948B1B1"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74D5D2E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CEA5"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EEC6AFB"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ED42"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2AE129"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80C8FC0"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F398E1"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03CF1AA"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D0FDF65"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FCB40F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D3BE6" w14:textId="77777777" w:rsidR="00730C85" w:rsidRPr="00A8121B" w:rsidRDefault="00730C85" w:rsidP="0006606B">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44FE316"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7C798A3"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37704B" w14:textId="77777777" w:rsidR="00730C85" w:rsidRPr="00A8121B" w:rsidRDefault="00730C85" w:rsidP="0006606B">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DBC73D"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3677286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5EEEE" w14:textId="77777777" w:rsidR="00730C85" w:rsidRPr="00A8121B" w:rsidRDefault="00730C85" w:rsidP="0006606B">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FBBEF7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DD6066"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72C7F22F"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BA2D9B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6A622"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5A034CE"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E167D21"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386AE2C"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25BD" w14:textId="77777777" w:rsidR="00730C85" w:rsidRPr="00A8121B" w:rsidRDefault="00730C85" w:rsidP="0006606B">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91C8D9E"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771A497"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C4058D"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415E41C"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06DD09F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D45C69"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35EA28DF"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ECF19"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65CBD4F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7B6BEC2"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F1F2"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D0E7FBF"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0478A04"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A7908E6"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850E" w14:textId="77777777" w:rsidR="00730C85" w:rsidRPr="00A8121B" w:rsidRDefault="00730C85" w:rsidP="0006606B">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4015755"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2802B46"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08FCA4"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5D0DBBE"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188B02C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942F"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1342A266"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D5ED"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4A87F21D"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C6016AE"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2EA60"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0F64490"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2B0FA24"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86F3DF5" w14:textId="77777777" w:rsidTr="0006606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46E2" w14:textId="77777777" w:rsidR="00730C85" w:rsidRPr="00A8121B" w:rsidRDefault="00730C85" w:rsidP="0006606B">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F471228" w14:textId="77777777" w:rsidR="00730C85" w:rsidRPr="00A8121B" w:rsidRDefault="00730C85" w:rsidP="0006606B">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490825D" w14:textId="77777777" w:rsidR="00730C85" w:rsidRPr="00A8121B" w:rsidRDefault="00730C85" w:rsidP="0006606B">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6111D" w14:textId="77777777" w:rsidR="00730C85" w:rsidRPr="00A8121B" w:rsidRDefault="00730C85" w:rsidP="0006606B">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32B4B85" w14:textId="77777777" w:rsidR="00730C85" w:rsidRPr="00A8121B" w:rsidRDefault="00730C85" w:rsidP="0006606B">
            <w:pPr>
              <w:pStyle w:val="TAC"/>
            </w:pPr>
            <w:r w:rsidRPr="00A8121B">
              <w:t>0</w:t>
            </w:r>
          </w:p>
        </w:tc>
        <w:tc>
          <w:tcPr>
            <w:tcW w:w="993" w:type="dxa"/>
            <w:tcBorders>
              <w:top w:val="single" w:sz="4" w:space="0" w:color="auto"/>
              <w:bottom w:val="single" w:sz="4" w:space="0" w:color="auto"/>
              <w:right w:val="single" w:sz="4" w:space="0" w:color="auto"/>
            </w:tcBorders>
            <w:vAlign w:val="center"/>
          </w:tcPr>
          <w:p w14:paraId="7EFCF9D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08B239" w14:textId="77777777" w:rsidR="00730C85" w:rsidRPr="00A8121B" w:rsidRDefault="00730C85" w:rsidP="0006606B">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4AAA12BE"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9DDB49" w14:textId="77777777" w:rsidR="00730C85" w:rsidRPr="00A8121B" w:rsidRDefault="00730C85" w:rsidP="0006606B">
            <w:pPr>
              <w:pStyle w:val="TAC"/>
            </w:pPr>
            <w:r w:rsidRPr="00A8121B">
              <w:t>5.0</w:t>
            </w:r>
          </w:p>
        </w:tc>
        <w:tc>
          <w:tcPr>
            <w:tcW w:w="992" w:type="dxa"/>
            <w:tcBorders>
              <w:top w:val="single" w:sz="4" w:space="0" w:color="auto"/>
              <w:bottom w:val="single" w:sz="4" w:space="0" w:color="auto"/>
              <w:right w:val="single" w:sz="4" w:space="0" w:color="auto"/>
            </w:tcBorders>
            <w:vAlign w:val="center"/>
          </w:tcPr>
          <w:p w14:paraId="37F27EA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6CF26FC3" w14:textId="77777777" w:rsidR="00730C85" w:rsidRPr="00A8121B" w:rsidRDefault="00730C85" w:rsidP="0006606B">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67F88" w14:textId="77777777" w:rsidR="00730C85" w:rsidRPr="00A8121B" w:rsidRDefault="00730C85" w:rsidP="0006606B">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3474945"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0D28CC5"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6A2106" w14:textId="77777777" w:rsidTr="0006606B">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A8920D"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F809D1" w14:textId="77777777" w:rsidR="00730C85" w:rsidRPr="00A8121B" w:rsidRDefault="00730C85" w:rsidP="0006606B">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D9D4B99"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0081A126" w14:textId="77777777" w:rsidR="00730C85" w:rsidRPr="00A8121B" w:rsidRDefault="00730C85" w:rsidP="00730C85"/>
    <w:p w14:paraId="080FEA9A" w14:textId="77777777" w:rsidR="00730C85" w:rsidRPr="00A8121B" w:rsidRDefault="00730C85" w:rsidP="00730C85">
      <w:r w:rsidRPr="00A8121B">
        <w:t>The maximum output power, derived in step 4 shall be within the range prescribed by the nominal maximum output power and tolerance in Table 6.2D.2.5-2a and Table 6.2D.2.5-2b.</w:t>
      </w:r>
    </w:p>
    <w:p w14:paraId="65A7C779" w14:textId="77777777" w:rsidR="00730C85" w:rsidRPr="00A8121B" w:rsidRDefault="00730C85" w:rsidP="00730C85">
      <w:pPr>
        <w:pStyle w:val="TH"/>
      </w:pPr>
      <w:r w:rsidRPr="00A8121B">
        <w:lastRenderedPageBreak/>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59116025"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C54C4"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386CE9A0"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454B73DE"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7AA8F631" w14:textId="77777777" w:rsidR="00730C85" w:rsidRPr="00A8121B" w:rsidRDefault="00730C85" w:rsidP="0006606B">
            <w:pPr>
              <w:pStyle w:val="TAH"/>
              <w:rPr>
                <w:vertAlign w:val="subscript"/>
              </w:rPr>
            </w:pPr>
            <w:r w:rsidRPr="00A8121B">
              <w:t>ΔP</w:t>
            </w:r>
            <w:r w:rsidRPr="00A8121B">
              <w:rPr>
                <w:vertAlign w:val="subscript"/>
              </w:rPr>
              <w:t>PowerClass</w:t>
            </w:r>
          </w:p>
          <w:p w14:paraId="3EF9C13E"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42B7"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71C2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30EF9EE"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6CE11"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46C3B43"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772A786A"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A7D1C"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E65BA" w14:textId="77777777" w:rsidR="00730C85" w:rsidRPr="00A8121B" w:rsidRDefault="00730C85" w:rsidP="0006606B">
            <w:pPr>
              <w:pStyle w:val="TAH"/>
            </w:pPr>
            <w:r w:rsidRPr="00A8121B">
              <w:t>Lower limit (dBm)</w:t>
            </w:r>
          </w:p>
        </w:tc>
      </w:tr>
      <w:tr w:rsidR="00730C85" w:rsidRPr="00A8121B" w14:paraId="74C84CC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A2418A"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DB8F34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B5A6BE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E92BDF" w14:textId="77777777" w:rsidR="00730C85" w:rsidRPr="00A8121B" w:rsidRDefault="00730C85" w:rsidP="0006606B">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5A44C60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B6DE75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50C48D" w14:textId="77777777" w:rsidR="00730C85" w:rsidRPr="00A8121B" w:rsidRDefault="00730C85" w:rsidP="0006606B">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14E28"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034D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2FA6F91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3ADAB1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884CE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FFABCFE"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13120E9"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13B824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76396"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EF448EF"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C9ED1B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F371D"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155215C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1A164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D5C1B1"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746E9A"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C3F8D7"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52E235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0F05F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64BF81"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138B7C"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DAE2CD"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9C59B1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B34A"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347DB1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6AD374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E9FE5"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DB8ECC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A5F9CC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0E5103"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6CE50"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658DF6"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303C10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10046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85B05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2CBF4E4"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57EBA81"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24EA5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8BFB"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D96191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24D596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6B9A4A" w14:textId="77777777" w:rsidR="00730C85" w:rsidRPr="00A8121B" w:rsidRDefault="00730C85" w:rsidP="0006606B">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370AC2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2D49C7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844825" w14:textId="77777777" w:rsidR="00730C85" w:rsidRPr="00A8121B" w:rsidRDefault="00730C85" w:rsidP="0006606B">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D07A06" w14:textId="77777777" w:rsidR="00730C85" w:rsidRPr="00A8121B" w:rsidRDefault="00730C85" w:rsidP="0006606B">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61610"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E9549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5E99C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3DD28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BC2C5E9" w14:textId="77777777" w:rsidR="00730C85" w:rsidRPr="00A8121B" w:rsidRDefault="00730C85" w:rsidP="0006606B">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A2F43F3" w14:textId="77777777" w:rsidR="00730C85" w:rsidRPr="00A8121B" w:rsidRDefault="00730C85" w:rsidP="0006606B">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1B55D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426CD1"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05557794"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D920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9C070" w14:textId="77777777" w:rsidR="00730C85" w:rsidRPr="00A8121B" w:rsidRDefault="00730C85" w:rsidP="0006606B">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74E850F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7804F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A63C975" w14:textId="77777777" w:rsidR="00730C85" w:rsidRPr="00A8121B" w:rsidRDefault="00730C85" w:rsidP="0006606B">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3450CA" w14:textId="77777777" w:rsidR="00730C85" w:rsidRPr="00A8121B" w:rsidRDefault="00730C85" w:rsidP="0006606B">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0C339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522327E1"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9BDB34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93DB79"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5796A2" w14:textId="77777777" w:rsidR="00730C85" w:rsidRPr="00A8121B" w:rsidRDefault="00730C85" w:rsidP="0006606B">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73AB16D" w14:textId="77777777" w:rsidR="00730C85" w:rsidRPr="00A8121B" w:rsidRDefault="00730C85" w:rsidP="0006606B">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53F7D9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3B82"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36B5EFC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CBB669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BF138"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2E41D21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250FD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EDDD5B7"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CBE2B"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3F87F05"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2D9EFD"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438FDE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71E813"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E11A9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C5C5BB"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07D034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1B77C"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5A901A3"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FB0B2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AEE672"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78CB754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6045F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6A097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6FB4061"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E18AC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A96B1D7"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231570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3894C"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16EA78"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2DF0D4"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677265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49EC6"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217C112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AB15D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7242BB"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2776E76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987B1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FB5FF6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153160"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13E082"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1988A47"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3FDC8B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0914BA"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6D090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70002C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1684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C614" w14:textId="77777777" w:rsidR="00730C85" w:rsidRPr="00A8121B"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6946D69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DA42DD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802F2E" w14:textId="77777777" w:rsidR="00730C85" w:rsidRPr="00A8121B" w:rsidRDefault="00730C85" w:rsidP="0006606B">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169EE4E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BF7E9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568C53F" w14:textId="77777777" w:rsidR="00730C85" w:rsidRPr="00A8121B" w:rsidRDefault="00730C85" w:rsidP="0006606B">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63B98E" w14:textId="77777777" w:rsidR="00730C85" w:rsidRPr="00A8121B" w:rsidRDefault="00730C85" w:rsidP="0006606B">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FD27B37"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8CDC5EC"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92EB98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8FBB1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086B57" w14:textId="77777777" w:rsidR="00730C85" w:rsidRPr="00A8121B" w:rsidRDefault="00730C85" w:rsidP="0006606B">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F0AE59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D7246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3611A" w14:textId="77777777" w:rsidR="00730C85" w:rsidRPr="00A8121B"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401106E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437BD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243A9"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0C1AADD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8B1BD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B7FD0B"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73653E"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7FFB19F"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74E002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6686E0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529DB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789F9D"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1901DE1"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11CA7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00A6"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33D19E7F"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BBA3ED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6346"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A322B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BBBAC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9F81BC8"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4EC529"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EE993F"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7A00B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797B5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D87CE"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2CFDA74"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AFC6E34"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4EFFB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739E"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46CD6A1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16C9B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EE318"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07AF63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44AEC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DF168AD"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14975AA"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3B2C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5F5D95"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95ECE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AF2B1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E15203F" w14:textId="77777777" w:rsidR="00730C85" w:rsidRPr="00A8121B" w:rsidRDefault="00730C85" w:rsidP="0006606B">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B82D346"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EA364A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8B32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0E1D11C5"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C3F740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540D7B"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896241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2F267B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825CAE"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60B1"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CC4C35"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89441EF"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AB2158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F10CF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8A9A80"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55DA45"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7B0720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584CFA"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4F8E0084"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5B69EC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6BF98"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A20E8A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89747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3456BAA"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405DAE"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556BF0B"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BEBD2E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105B8F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958A30"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AE31E9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1967D0"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BF734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42E3F" w14:textId="77777777" w:rsidR="00730C85" w:rsidRPr="00A8121B" w:rsidRDefault="00730C85" w:rsidP="0006606B">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7C3EF256"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5E3CA1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CC060E" w14:textId="77777777" w:rsidR="00730C85" w:rsidRPr="00A8121B" w:rsidRDefault="00730C85" w:rsidP="0006606B">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5411280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3A097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A8AAB92" w14:textId="77777777" w:rsidR="00730C85" w:rsidRPr="00A8121B" w:rsidRDefault="00730C85" w:rsidP="0006606B">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E4CB7E" w14:textId="77777777" w:rsidR="00730C85" w:rsidRPr="00A8121B" w:rsidRDefault="00730C85" w:rsidP="0006606B">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5F773D"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16E5087"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0141E1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D22F8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76B85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58AE170"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BCD97F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5AC59B1" w14:textId="77777777" w:rsidR="00730C85" w:rsidRPr="00A8121B" w:rsidRDefault="00730C85" w:rsidP="0006606B">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5FF99F6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655D4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B765D8"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0BCB0A8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EB43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7350C35"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221FC0"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28E211"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4756D6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F40B3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5E6F22"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DA2964" w14:textId="77777777" w:rsidR="00730C85" w:rsidRPr="00A8121B" w:rsidRDefault="00730C85" w:rsidP="0006606B">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72CA74"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968341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94C8234" w14:textId="77777777" w:rsidR="00730C85" w:rsidRPr="00A8121B" w:rsidRDefault="00730C85" w:rsidP="0006606B">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172BCED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AB190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EBCBE0"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2CF9424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170082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1F513F5"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0B97E9"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CFB3D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834068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EBD3A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232FE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F20F15" w14:textId="77777777" w:rsidR="00730C85" w:rsidRPr="00A8121B" w:rsidRDefault="00730C85" w:rsidP="0006606B">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93961C3"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C8D1F7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C77A" w14:textId="77777777" w:rsidR="00730C85" w:rsidRPr="00A8121B" w:rsidRDefault="00730C85" w:rsidP="0006606B">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7F285AE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A332F1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399E5" w14:textId="77777777" w:rsidR="00730C85" w:rsidRPr="00A8121B" w:rsidRDefault="00730C85" w:rsidP="0006606B">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2753B3A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2079E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5F1FB32" w14:textId="77777777" w:rsidR="00730C85" w:rsidRPr="00A8121B" w:rsidRDefault="00730C85" w:rsidP="0006606B">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3E8A4E" w14:textId="77777777" w:rsidR="00730C85" w:rsidRPr="00A8121B" w:rsidRDefault="00730C85" w:rsidP="0006606B">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4C7D58"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A717CDA"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CF6F9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9D19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EB96B4" w14:textId="77777777" w:rsidR="00730C85" w:rsidRPr="00A8121B" w:rsidRDefault="00730C85" w:rsidP="0006606B">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1015E58" w14:textId="77777777" w:rsidR="00730C85" w:rsidRPr="00A8121B" w:rsidRDefault="00730C85" w:rsidP="0006606B">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DC60EF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D4610" w14:textId="77777777" w:rsidR="00730C85" w:rsidRPr="00A8121B" w:rsidRDefault="00730C85" w:rsidP="0006606B">
            <w:pPr>
              <w:pStyle w:val="TAC"/>
            </w:pPr>
            <w:r w:rsidRPr="00A8121B">
              <w:t>19</w:t>
            </w:r>
          </w:p>
        </w:tc>
        <w:tc>
          <w:tcPr>
            <w:tcW w:w="956" w:type="dxa"/>
            <w:tcBorders>
              <w:top w:val="single" w:sz="4" w:space="0" w:color="auto"/>
              <w:left w:val="single" w:sz="4" w:space="0" w:color="auto"/>
              <w:bottom w:val="single" w:sz="4" w:space="0" w:color="auto"/>
              <w:right w:val="single" w:sz="4" w:space="0" w:color="auto"/>
            </w:tcBorders>
            <w:vAlign w:val="center"/>
          </w:tcPr>
          <w:p w14:paraId="2B75BD3D"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EE9967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3D3941" w14:textId="77777777" w:rsidR="00730C85" w:rsidRPr="00A8121B" w:rsidRDefault="00730C85" w:rsidP="0006606B">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41CA420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441C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66CB926" w14:textId="77777777" w:rsidR="00730C85" w:rsidRPr="00A8121B" w:rsidRDefault="00730C85" w:rsidP="0006606B">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7CDAE" w14:textId="77777777" w:rsidR="00730C85" w:rsidRPr="00A8121B" w:rsidRDefault="00730C85" w:rsidP="0006606B">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6A751C"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11B9866"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AB26A1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D5AC3"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4AFB338" w14:textId="77777777" w:rsidR="00730C85" w:rsidRPr="00A8121B" w:rsidRDefault="00730C85" w:rsidP="0006606B">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7B5704" w14:textId="77777777" w:rsidR="00730C85" w:rsidRPr="00A8121B" w:rsidRDefault="00730C85" w:rsidP="0006606B">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21159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03C1" w14:textId="77777777" w:rsidR="00730C85" w:rsidRPr="00A8121B" w:rsidRDefault="00730C85" w:rsidP="0006606B">
            <w:pPr>
              <w:pStyle w:val="TAC"/>
            </w:pPr>
            <w:r w:rsidRPr="00A812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4051DDDA"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FB8CCC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942325"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114EEC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19F65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E0BD5C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14DDED"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92B47F"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75235F73"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911AD9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3D92E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33AB82F"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EB8C95A"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12883E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84C74" w14:textId="77777777" w:rsidR="00730C85" w:rsidRPr="00A8121B" w:rsidRDefault="00730C85" w:rsidP="0006606B">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53B9BDE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7B736D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07DFF"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75AE84F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2EDB3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79C4902"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A9B9E1"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4CB2CC"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44740F94"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38687F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1A06F6"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089E01D"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677CB9"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4BFDE1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9CFD9" w14:textId="77777777" w:rsidR="00730C85" w:rsidRPr="00A8121B" w:rsidRDefault="00730C85" w:rsidP="0006606B">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42878CE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5344D6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B6FEC"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5A5166F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E898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92F673B"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97F84F"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1DB92E"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655E250"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7D817A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0FBCBB"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C816B7"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1C60F1"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1F77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BD7D" w14:textId="77777777" w:rsidR="00730C85" w:rsidRPr="00A8121B" w:rsidRDefault="00730C85" w:rsidP="0006606B">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30904EA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B26729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7432D" w14:textId="77777777" w:rsidR="00730C85" w:rsidRPr="00A8121B" w:rsidRDefault="00730C85" w:rsidP="0006606B">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AA90F4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BB1ED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F9AB2A3" w14:textId="77777777" w:rsidR="00730C85" w:rsidRPr="00A8121B" w:rsidRDefault="00730C85" w:rsidP="0006606B">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C3E837" w14:textId="77777777" w:rsidR="00730C85" w:rsidRPr="00A8121B" w:rsidRDefault="00730C85" w:rsidP="0006606B">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B04704"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A157C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B0E90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E8578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72D9C5" w14:textId="77777777" w:rsidR="00730C85" w:rsidRPr="00A8121B" w:rsidRDefault="00730C85" w:rsidP="0006606B">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191AA1" w14:textId="77777777" w:rsidR="00730C85" w:rsidRPr="00A8121B" w:rsidRDefault="00730C85" w:rsidP="0006606B">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248B8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93024" w14:textId="77777777" w:rsidR="00730C85" w:rsidRPr="00A8121B" w:rsidRDefault="00730C85" w:rsidP="0006606B">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67C8BBE1"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ADC88A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73F179"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003714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F1D346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E6FAF60"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7E7FE"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7BC741"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097C322"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925C3D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D817A8"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510531D"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E513328"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41E0B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A502" w14:textId="77777777" w:rsidR="00730C85" w:rsidRPr="00A8121B" w:rsidRDefault="00730C85" w:rsidP="0006606B">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3AF331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346D80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AA869"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27BA78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D5ADF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C7EEB9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0CF0D"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425B3"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7172729"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E460F4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5309F"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E71A15" w14:textId="77777777" w:rsidR="00730C85" w:rsidRPr="00A8121B" w:rsidRDefault="00730C85" w:rsidP="0006606B">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E054B3"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568B7A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6614" w14:textId="77777777" w:rsidR="00730C85" w:rsidRPr="00A8121B" w:rsidRDefault="00730C85" w:rsidP="0006606B">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59A4E515"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5F52BF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C506" w14:textId="77777777" w:rsidR="00730C85" w:rsidRPr="00A8121B" w:rsidRDefault="00730C85" w:rsidP="0006606B">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512761A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DA21C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4EAE87" w14:textId="77777777" w:rsidR="00730C85" w:rsidRPr="00A8121B" w:rsidRDefault="00730C85" w:rsidP="0006606B">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8A45CA" w14:textId="77777777" w:rsidR="00730C85" w:rsidRPr="00A8121B" w:rsidRDefault="00730C85" w:rsidP="0006606B">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DA41A92" w14:textId="77777777" w:rsidR="00730C85" w:rsidRPr="00A8121B" w:rsidRDefault="00730C85" w:rsidP="0006606B">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B9C11C1" w14:textId="77777777" w:rsidR="00730C85" w:rsidRPr="00A8121B" w:rsidRDefault="00730C85" w:rsidP="0006606B">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D620B3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55A27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14756E7" w14:textId="77777777" w:rsidR="00730C85" w:rsidRPr="00A8121B" w:rsidRDefault="00730C85" w:rsidP="0006606B">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8DD85F3" w14:textId="77777777" w:rsidR="00730C85" w:rsidRPr="00A8121B" w:rsidRDefault="00730C85" w:rsidP="0006606B">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DD5D5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D5A95F3" w14:textId="77777777" w:rsidR="00730C85" w:rsidRPr="00A8121B" w:rsidDel="00F62664" w:rsidRDefault="00730C85" w:rsidP="0006606B">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1737770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DE02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1EB309"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1C7596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BE9FD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7079F08"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6C9CCB"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C7FC00"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A1B672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52787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E3AFB7"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FD8D474"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C5B18DF"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B68CC3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672D06" w14:textId="77777777" w:rsidR="00730C85" w:rsidRPr="00A8121B" w:rsidDel="00F62664" w:rsidRDefault="00730C85" w:rsidP="0006606B">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243709A9"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E7A60F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81736"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DCF672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8B4482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74036D1"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83AA11"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4C95"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D26B40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0D4C6A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DD606B5"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CC01E7" w14:textId="77777777" w:rsidR="00730C85" w:rsidRPr="00A8121B" w:rsidRDefault="00730C85" w:rsidP="0006606B">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B71E4F1"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716E93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2B94" w14:textId="77777777" w:rsidR="00730C85" w:rsidRPr="00A8121B" w:rsidRDefault="00730C85" w:rsidP="0006606B">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29E79F30"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5D2C6C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0D865" w14:textId="77777777" w:rsidR="00730C85" w:rsidRPr="00A8121B" w:rsidRDefault="00730C85" w:rsidP="0006606B">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711A908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2866C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FFC06B5" w14:textId="77777777" w:rsidR="00730C85" w:rsidRPr="00A8121B" w:rsidRDefault="00730C85" w:rsidP="0006606B">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9A37DA" w14:textId="77777777" w:rsidR="00730C85" w:rsidRPr="00A8121B" w:rsidRDefault="00730C85" w:rsidP="0006606B">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5D87D3"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C309D7F"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16BD9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358D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24F36C" w14:textId="77777777" w:rsidR="00730C85" w:rsidRPr="00A8121B" w:rsidRDefault="00730C85" w:rsidP="0006606B">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39B479C" w14:textId="77777777" w:rsidR="00730C85" w:rsidRPr="00A8121B" w:rsidRDefault="00730C85" w:rsidP="0006606B">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7CF3EA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FCB525" w14:textId="77777777" w:rsidR="00730C85" w:rsidRPr="00A8121B" w:rsidRDefault="00730C85" w:rsidP="0006606B">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7DBE3D0E"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39428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98251"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30C9386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2851B7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77A59A0"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CD22F8"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C367C0" w14:textId="77777777" w:rsidR="00730C85" w:rsidRPr="00A8121B" w:rsidRDefault="00730C85" w:rsidP="0006606B">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5E6FFAB4"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8F1AFF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F7A79D"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E5FD90"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3D5AC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A431F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4A2A03F" w14:textId="77777777" w:rsidR="00730C85" w:rsidRPr="00A8121B" w:rsidRDefault="00730C85" w:rsidP="0006606B">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7DEA7117"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601884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4D3B2"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36CA225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9432C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76DE273"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9538E7"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B50208" w14:textId="77777777" w:rsidR="00730C85" w:rsidRPr="00A8121B" w:rsidRDefault="00730C85" w:rsidP="0006606B">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B1BE086"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781329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7DE63A"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2F61B15" w14:textId="77777777" w:rsidR="00730C85" w:rsidRPr="00A8121B" w:rsidRDefault="00730C85" w:rsidP="0006606B">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679D090"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D10A5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D62E" w14:textId="77777777" w:rsidR="00730C85" w:rsidRPr="00A8121B" w:rsidRDefault="00730C85" w:rsidP="0006606B">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7922895C" w14:textId="77777777" w:rsidR="00730C85" w:rsidRPr="00A8121B" w:rsidRDefault="00730C85" w:rsidP="0006606B">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CFC88C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182BF6" w14:textId="77777777" w:rsidR="00730C85" w:rsidRPr="00A8121B" w:rsidRDefault="00730C85" w:rsidP="0006606B">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1D5B44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6EFEC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A31D0BF" w14:textId="77777777" w:rsidR="00730C85" w:rsidRPr="00A8121B" w:rsidRDefault="00730C85" w:rsidP="0006606B">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21F3CC" w14:textId="77777777" w:rsidR="00730C85" w:rsidRPr="00A8121B" w:rsidRDefault="00730C85" w:rsidP="0006606B">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592ACBB"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6F950AF" w14:textId="77777777" w:rsidR="00730C85" w:rsidRPr="00A8121B" w:rsidRDefault="00730C85" w:rsidP="0006606B">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5991FB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639184" w14:textId="77777777" w:rsidR="00730C85" w:rsidRPr="00A8121B" w:rsidRDefault="00730C85" w:rsidP="0006606B">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D25875" w14:textId="77777777" w:rsidR="00730C85" w:rsidRPr="00A8121B" w:rsidRDefault="00730C85" w:rsidP="0006606B">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C9862BD" w14:textId="77777777" w:rsidR="00730C85" w:rsidRPr="00A8121B" w:rsidRDefault="00730C85" w:rsidP="0006606B">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54D7DFE"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CC7BA"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A6D608" w14:textId="77777777" w:rsidR="00730C85" w:rsidRPr="00A8121B" w:rsidRDefault="00730C85" w:rsidP="0006606B">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26DB1DE" w14:textId="77777777" w:rsidR="00730C85" w:rsidRPr="00A8121B" w:rsidRDefault="00730C85" w:rsidP="0006606B">
            <w:pPr>
              <w:pStyle w:val="TAN"/>
            </w:pPr>
            <w:r w:rsidRPr="00A8121B">
              <w:t>NOTE 3:</w:t>
            </w:r>
            <w:r w:rsidRPr="00A8121B">
              <w:tab/>
              <w:t>TT for each frequency and channel bandwidth is specified in Table 6.2D.2.5-3.</w:t>
            </w:r>
          </w:p>
        </w:tc>
      </w:tr>
    </w:tbl>
    <w:p w14:paraId="18E76C24" w14:textId="77777777" w:rsidR="00730C85" w:rsidRPr="00A8121B" w:rsidRDefault="00730C85" w:rsidP="00730C85"/>
    <w:p w14:paraId="012C6604" w14:textId="77777777" w:rsidR="00730C85" w:rsidRPr="00A8121B" w:rsidRDefault="00730C85" w:rsidP="00730C85">
      <w:pPr>
        <w:pStyle w:val="TH"/>
      </w:pPr>
      <w:r w:rsidRPr="00A8121B">
        <w:lastRenderedPageBreak/>
        <w:t>Table 6.2D.2.5-2b: UE Power Class test requirements (for Bands n41, n77, n78, n79) for Power Class 2 with supporting ULFPTx</w:t>
      </w:r>
    </w:p>
    <w:p w14:paraId="1F525F21" w14:textId="77777777" w:rsidR="00730C85" w:rsidRPr="00A8121B" w:rsidRDefault="00730C85" w:rsidP="00730C85">
      <w:pPr>
        <w:pStyle w:val="TH"/>
      </w:pPr>
      <w:r w:rsidRPr="00A8121B">
        <w:t>TBD</w:t>
      </w:r>
    </w:p>
    <w:p w14:paraId="361826E5" w14:textId="77777777" w:rsidR="00730C85" w:rsidRPr="00A8121B" w:rsidRDefault="00730C85" w:rsidP="00730C85">
      <w:pPr>
        <w:pStyle w:val="TH"/>
      </w:pPr>
      <w:r w:rsidRPr="00A8121B">
        <w:t>Table 6.2D.2.5-</w:t>
      </w:r>
      <w:r>
        <w:t>3</w:t>
      </w:r>
      <w:r w:rsidRPr="00A8121B">
        <w:t>:</w:t>
      </w:r>
      <w:r>
        <w:t xml:space="preserve"> UL MIMO MPR</w:t>
      </w:r>
      <w:r w:rsidRPr="00A8121B">
        <w:t xml:space="preserve"> test requirements (for Band n41, 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5097A182"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DD1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E67B9CB"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0C4F57D2"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AE8DA2B" w14:textId="77777777" w:rsidR="00730C85" w:rsidRPr="00A8121B" w:rsidRDefault="00730C85" w:rsidP="0006606B">
            <w:pPr>
              <w:pStyle w:val="TAH"/>
              <w:rPr>
                <w:vertAlign w:val="subscript"/>
              </w:rPr>
            </w:pPr>
            <w:r w:rsidRPr="00A8121B">
              <w:t>ΔP</w:t>
            </w:r>
            <w:r w:rsidRPr="00A8121B">
              <w:rPr>
                <w:vertAlign w:val="subscript"/>
              </w:rPr>
              <w:t>PowerClass</w:t>
            </w:r>
          </w:p>
          <w:p w14:paraId="32069D61"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7272"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61F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F915548"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1993B"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1964"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AEA91"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5A353" w14:textId="77777777" w:rsidR="00730C85" w:rsidRPr="00A8121B" w:rsidRDefault="00730C85" w:rsidP="0006606B">
            <w:pPr>
              <w:pStyle w:val="TAH"/>
            </w:pPr>
            <w:r w:rsidRPr="00A8121B">
              <w:t>Lower limit (dBm)</w:t>
            </w:r>
          </w:p>
        </w:tc>
      </w:tr>
      <w:tr w:rsidR="00730C85" w:rsidRPr="00A8121B" w14:paraId="7FC7589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BE9E4"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DE8BEB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E9927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43E6A" w14:textId="77777777" w:rsidR="00730C85" w:rsidRPr="00A8121B" w:rsidRDefault="00730C85" w:rsidP="0006606B">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2AFB2C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F706F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FD40D06"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04755A"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716B854"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DAA3A4D" w14:textId="77777777" w:rsidR="00730C85" w:rsidRPr="00A812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68BA4F2"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438CE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880CA6A" w14:textId="77777777" w:rsidR="00730C85" w:rsidRPr="00A8121B" w:rsidRDefault="00730C85" w:rsidP="0006606B">
            <w:pPr>
              <w:pStyle w:val="TAC"/>
              <w:rPr>
                <w:szCs w:val="18"/>
              </w:rPr>
            </w:pPr>
            <w:r>
              <w:rPr>
                <w:rFonts w:eastAsia="等线"/>
              </w:rPr>
              <w:t>24.0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FE2183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9870EE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F2AB9"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E36AAC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42C7F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FE651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879D23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82692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A093A49"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0DEE0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471E893"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0F41B4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C8594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14C4E5"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D2341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A2571AE"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FF8F52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B271"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189477B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C05E4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EE6EC2"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E1C10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C1FEB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E563369"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FF171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424AB6F"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DD1AD6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F4EC82"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21E64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98C34B2"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2CE50A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97E705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1B4E2"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9E5192C"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03630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FA1C24" w14:textId="77777777" w:rsidR="00730C85" w:rsidRPr="00A8121B" w:rsidRDefault="00730C85" w:rsidP="0006606B">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5F1677C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FEF4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F022393"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1BCD2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599B8F8"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559C23B"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7D3DDB"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BACE0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37EC9B7"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20D764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6C61F4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3D9B"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AD486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FBED91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AA94E" w14:textId="77777777" w:rsidR="00730C85" w:rsidRPr="00A8121B" w:rsidRDefault="00730C85" w:rsidP="0006606B">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035E1BC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5BB63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56A6CE4"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E04BE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DCCDE78"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77F7D9B"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1027F40"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868D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3B72A7" w14:textId="77777777" w:rsidR="00730C85" w:rsidRPr="00A8121B" w:rsidRDefault="00730C85" w:rsidP="0006606B">
            <w:pPr>
              <w:pStyle w:val="TAC"/>
              <w:rPr>
                <w:szCs w:val="18"/>
              </w:rPr>
            </w:pPr>
            <w:r>
              <w:rPr>
                <w:rFonts w:eastAsia="等线"/>
              </w:rPr>
              <w:t>23.5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AA2E7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2B6E031"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53D6"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065F146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89DACB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123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5883856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A09E3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4E1DAB3"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8FEC8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770E4C8"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105B747"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3550AD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8DB13F"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D5A13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C97B2E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06C65C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3B24E"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A9C59F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B3332E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515FA"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D98B89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ED549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9D3DEE0"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1A416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A4B89A6"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EEC637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B1CFD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7F104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A0048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7D98FB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07B38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89DD"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C7AC5D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D03B74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9BA677" w14:textId="77777777" w:rsidR="00730C85" w:rsidRPr="00A8121B" w:rsidRDefault="00730C85" w:rsidP="0006606B">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384E047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40F006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8F7D2E"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C2410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44571FF"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7333647"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2B6182F"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CAAD7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6DD219"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021EC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F5D59DA"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E62D"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1ECB242A"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237349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E9CD83"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67E053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9AD4A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DDD54BF"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091F2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BFD9127"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49B691E2"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0769BC"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703AF2"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2344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AEB490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F51AE88"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4CBE8A"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A366C6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4E9951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88B5D"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2D72E9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2480A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769381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9918D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E5A5462"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A64058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A33C76E"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76AF3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2B915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7291D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73B6AFE"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197E9"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14D8CE6"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72349C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D2BC80" w14:textId="77777777" w:rsidR="00730C85" w:rsidRPr="00A8121B" w:rsidRDefault="00730C85" w:rsidP="0006606B">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4296467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1A973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9277A6A" w14:textId="77777777" w:rsidR="00730C85" w:rsidRPr="00A8121B" w:rsidRDefault="00730C85" w:rsidP="0006606B">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8FE3C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w:t>
            </w:r>
            <w:r w:rsidRPr="00A8121B">
              <w:t>.</w:t>
            </w:r>
            <w:r>
              <w:t>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D228777"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0B393DC"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43C182C"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77FAC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DC3209" w14:textId="77777777" w:rsidR="00730C85" w:rsidRPr="00A8121B" w:rsidRDefault="00730C85" w:rsidP="0006606B">
            <w:pPr>
              <w:pStyle w:val="TAC"/>
              <w:rPr>
                <w:szCs w:val="18"/>
              </w:rPr>
            </w:pPr>
            <w:r>
              <w:rPr>
                <w:rFonts w:eastAsia="等线"/>
              </w:rPr>
              <w:t>21.0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78755E" w14:textId="77777777" w:rsidR="00730C85" w:rsidRPr="00A8121B" w:rsidRDefault="00730C85" w:rsidP="0006606B">
            <w:pPr>
              <w:pStyle w:val="TAC"/>
            </w:pPr>
            <w:r w:rsidRPr="00A8121B">
              <w:rPr>
                <w:rFonts w:ascii="MS Gothic" w:eastAsia="MS Gothic" w:hAnsi="MS Gothic" w:cs="MS Gothic"/>
              </w:rPr>
              <w:t>（</w:t>
            </w:r>
            <w:r w:rsidRPr="00A8121B">
              <w:t>1</w:t>
            </w:r>
            <w:r>
              <w:t>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09E394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475ED"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0DACF54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4A086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30EA9A"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DA4DC9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AFE4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EE952D5"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1B7E5D"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1CB661C"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2319467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BB04A13"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16796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3BDDE6" w14:textId="77777777" w:rsidR="00730C85" w:rsidRPr="00A8121B" w:rsidRDefault="00730C85" w:rsidP="0006606B">
            <w:pPr>
              <w:pStyle w:val="TAC"/>
            </w:pPr>
            <w:r w:rsidRPr="00A8121B">
              <w:t>1</w:t>
            </w:r>
            <w:r>
              <w:t>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5BCA1F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sidRPr="00A8121B">
              <w:rPr>
                <w:vertAlign w:val="superscript"/>
              </w:rPr>
              <w:t>2</w:t>
            </w:r>
            <w:r w:rsidRPr="00A8121B">
              <w:rPr>
                <w:rFonts w:ascii="MS Gothic" w:eastAsia="MS Gothic" w:hAnsi="MS Gothic" w:cs="MS Gothic"/>
              </w:rPr>
              <w:t>）</w:t>
            </w:r>
          </w:p>
        </w:tc>
      </w:tr>
      <w:tr w:rsidR="00730C85" w:rsidRPr="00A8121B" w14:paraId="5EC94D1B"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091E2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55D5CC33"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607B62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4554D"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02A9685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14340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A1C143B"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4114AB"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5C2BA11"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0A68DEC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436CEB4"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A4D6D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FD39F58" w14:textId="77777777" w:rsidR="00730C85" w:rsidRPr="00A8121B" w:rsidRDefault="00730C85" w:rsidP="0006606B">
            <w:pPr>
              <w:pStyle w:val="TAC"/>
            </w:pPr>
            <w:r w:rsidRPr="00A8121B">
              <w:t>1</w:t>
            </w:r>
            <w:r>
              <w:t>4</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94E2B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31AB8BC"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F679"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72BF6ED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0C74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BE566" w14:textId="77777777" w:rsidR="00730C85" w:rsidRPr="00A8121B" w:rsidRDefault="00730C85" w:rsidP="0006606B">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43FC456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00082D3"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EA7A7C6"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C4FF1" w14:textId="77777777" w:rsidR="00730C85" w:rsidRPr="00A8121B" w:rsidRDefault="00730C85" w:rsidP="0006606B">
            <w:pPr>
              <w:pStyle w:val="TAC"/>
            </w:pPr>
            <w:r w:rsidRPr="00A8121B">
              <w:rPr>
                <w:rFonts w:ascii="MS Gothic" w:eastAsia="MS Gothic" w:hAnsi="MS Gothic" w:cs="MS Gothic"/>
              </w:rPr>
              <w:t>（</w:t>
            </w:r>
            <w:r w:rsidRPr="00A8121B">
              <w:t>1</w:t>
            </w:r>
            <w:r>
              <w:t>9</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EF39184" w14:textId="77777777" w:rsidR="00730C85" w:rsidRPr="00A8121B" w:rsidRDefault="00730C85" w:rsidP="0006606B">
            <w:pPr>
              <w:pStyle w:val="TAC"/>
            </w:pPr>
            <w:r>
              <w:rPr>
                <w:rFonts w:eastAsia="等线"/>
              </w:rPr>
              <w:t>6</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31223AF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93BD5B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1AC3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B957D5" w14:textId="77777777" w:rsidR="00730C85" w:rsidRPr="00A8121B" w:rsidRDefault="00730C85" w:rsidP="0006606B">
            <w:pPr>
              <w:pStyle w:val="TAC"/>
              <w:rPr>
                <w:szCs w:val="18"/>
              </w:rPr>
            </w:pPr>
            <w:r w:rsidRPr="00A8121B">
              <w:t>1</w:t>
            </w:r>
            <w:r>
              <w:t>4</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56B5EA4"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D65FC05"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2DC137"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D5A284F" w14:textId="77777777" w:rsidR="00730C85" w:rsidRPr="00A8121B" w:rsidRDefault="00730C85" w:rsidP="0006606B">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6C9238E"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6C8201FD" w14:textId="77777777" w:rsidR="00730C85" w:rsidRDefault="00730C85" w:rsidP="00730C85"/>
    <w:p w14:paraId="52932D43" w14:textId="77777777" w:rsidR="00730C85" w:rsidRPr="00A8121B" w:rsidRDefault="00730C85" w:rsidP="00730C85">
      <w:pPr>
        <w:pStyle w:val="TH"/>
      </w:pPr>
      <w:r w:rsidRPr="00A8121B">
        <w:lastRenderedPageBreak/>
        <w:t>Table 6.2D.2.5-</w:t>
      </w:r>
      <w:r>
        <w:t>3</w:t>
      </w:r>
      <w:r w:rsidRPr="00A8121B">
        <w:t xml:space="preserve">a: </w:t>
      </w:r>
      <w:r>
        <w:t>UL MIMO MPR</w:t>
      </w:r>
      <w:r w:rsidRPr="00A8121B">
        <w:t xml:space="preserve"> test requirements (for Band n41, n77, n78, n79) for Power Class </w:t>
      </w:r>
      <w:r>
        <w:t>1.5</w:t>
      </w:r>
      <w:r w:rsidRPr="00A8121B">
        <w:t xml:space="preserve"> </w:t>
      </w:r>
      <w:r>
        <w:t xml:space="preserve">UEs </w:t>
      </w:r>
      <w:r w:rsidRPr="00A8121B">
        <w:t>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62D43BAB"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C41F9"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9BBD71B"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66380524"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0E2A2A38" w14:textId="77777777" w:rsidR="00730C85" w:rsidRPr="00A8121B" w:rsidRDefault="00730C85" w:rsidP="0006606B">
            <w:pPr>
              <w:pStyle w:val="TAH"/>
              <w:rPr>
                <w:vertAlign w:val="subscript"/>
              </w:rPr>
            </w:pPr>
            <w:r w:rsidRPr="00A8121B">
              <w:t>ΔP</w:t>
            </w:r>
            <w:r w:rsidRPr="00A8121B">
              <w:rPr>
                <w:vertAlign w:val="subscript"/>
              </w:rPr>
              <w:t>PowerClass</w:t>
            </w:r>
          </w:p>
          <w:p w14:paraId="02A26EA7"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BB03"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1A5E"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E7A3C13"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F7A06"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43D8F8D8"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75CF46F0"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1688A"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439A6" w14:textId="77777777" w:rsidR="00730C85" w:rsidRPr="00A8121B" w:rsidRDefault="00730C85" w:rsidP="0006606B">
            <w:pPr>
              <w:pStyle w:val="TAH"/>
            </w:pPr>
            <w:r w:rsidRPr="00A8121B">
              <w:t>Lower limit (dBm)</w:t>
            </w:r>
          </w:p>
        </w:tc>
      </w:tr>
      <w:tr w:rsidR="00730C85" w:rsidRPr="00A8121B" w14:paraId="757F4D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01E8F7"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B53028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A93E03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58C1" w14:textId="77777777" w:rsidR="00730C85" w:rsidRPr="00A8121B" w:rsidRDefault="00730C85" w:rsidP="0006606B">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7F6FC0B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41668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107237B" w14:textId="77777777" w:rsidR="00730C85" w:rsidRPr="00A8121B" w:rsidRDefault="00730C85" w:rsidP="0006606B">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E908D1"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03F951"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5F806587"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BC3C25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0426DB"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A535475" w14:textId="77777777" w:rsidR="00730C85" w:rsidRPr="00A8121B" w:rsidRDefault="00730C85" w:rsidP="0006606B">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9DBEF7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D1164C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EB4"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13639D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555D1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05A53" w14:textId="77777777" w:rsidR="00730C85" w:rsidRPr="00A8121B" w:rsidRDefault="00730C85" w:rsidP="0006606B">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32F5F36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867FD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E25BE0"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EB903F" w14:textId="77777777" w:rsidR="00730C85" w:rsidRPr="00A8121B" w:rsidRDefault="00730C85" w:rsidP="0006606B">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097BA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ED8B8E9" w14:textId="77777777" w:rsidR="00730C85" w:rsidRPr="00A8121B" w:rsidRDefault="00730C85" w:rsidP="0006606B">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B3AB24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D68D3C"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2F51428"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F1328CF"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0F56F3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802E"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7C66D0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250A8C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816AA" w14:textId="77777777" w:rsidR="00730C85" w:rsidRPr="00A8121B" w:rsidRDefault="00730C85" w:rsidP="0006606B">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33A43F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4E03CA"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4F44AE7"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EA56C3" w14:textId="77777777" w:rsidR="00730C85" w:rsidRPr="00A8121B" w:rsidRDefault="00730C85" w:rsidP="0006606B">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0F3E5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2D6B492" w14:textId="77777777" w:rsidR="00730C85" w:rsidRPr="00A8121B" w:rsidRDefault="00730C85" w:rsidP="0006606B">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1DA044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E2FD53"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1D2859"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7A1B04E"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4148FE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34E6"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462F4F2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FFD08F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4D346F" w14:textId="77777777" w:rsidR="00730C85" w:rsidRPr="00A8121B" w:rsidRDefault="00730C85" w:rsidP="0006606B">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31E15E3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DE8404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F74EB1"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92C726"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EED76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9CA0852"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6AE085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8276DA"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1165819" w14:textId="77777777" w:rsidR="00730C85" w:rsidRPr="00A8121B" w:rsidRDefault="00730C85" w:rsidP="0006606B">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13E74D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FB1C4B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3E180A4" w14:textId="77777777" w:rsidR="00730C85" w:rsidRPr="00A8121B" w:rsidRDefault="00730C85" w:rsidP="0006606B">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7D10C06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6B1614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ED5CAC" w14:textId="77777777" w:rsidR="00730C85" w:rsidRPr="00A8121B" w:rsidRDefault="00730C85" w:rsidP="0006606B">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76090CB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38FD2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9559292" w14:textId="77777777" w:rsidR="00730C85" w:rsidRPr="00A8121B" w:rsidRDefault="00730C85" w:rsidP="0006606B">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E4C21B"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F7623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97EF095"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5E0447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B070B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E1C9C5" w14:textId="77777777" w:rsidR="00730C85" w:rsidRPr="00A8121B" w:rsidRDefault="00730C85" w:rsidP="0006606B">
            <w:pPr>
              <w:pStyle w:val="TAC"/>
            </w:pPr>
            <w:r>
              <w:rPr>
                <w:rFonts w:eastAsia="等线"/>
              </w:rPr>
              <w:t>25.5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F064C8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836EFE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377C" w14:textId="77777777" w:rsidR="00730C85" w:rsidRPr="00A8121B" w:rsidRDefault="00730C85" w:rsidP="0006606B">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056160D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3CC2AC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23A55"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6D4BC7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504A6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542107A"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7EFCB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B22E5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AA846A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AB2AF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9D203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E91AC6"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4B4D40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2DE7DC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F39B4" w14:textId="77777777" w:rsidR="00730C85" w:rsidRPr="00A8121B" w:rsidRDefault="00730C85" w:rsidP="0006606B">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D7589B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1318E8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35582A"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A84008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15EB0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4E6422A"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4F7D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24978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ED5ADC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7934D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ECEBC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1D282D"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79B10C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B8850B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0D15" w14:textId="77777777" w:rsidR="00730C85" w:rsidRPr="00A8121B" w:rsidRDefault="00730C85" w:rsidP="0006606B">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2D81D2C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7F980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F7EA76" w14:textId="77777777" w:rsidR="00730C85" w:rsidRPr="00A8121B" w:rsidRDefault="00730C85" w:rsidP="0006606B">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1EEA60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941B9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CF35DFF"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A004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99EC1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C0282E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647DE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3F0AA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E881BDA" w14:textId="77777777" w:rsidR="00730C85" w:rsidRPr="00A8121B" w:rsidRDefault="00730C85" w:rsidP="0006606B">
            <w:pPr>
              <w:pStyle w:val="TAC"/>
            </w:pPr>
            <w:r>
              <w:rPr>
                <w:rFonts w:eastAsia="等线"/>
              </w:rPr>
              <w:t>23.5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6A1781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2326C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E226D" w14:textId="77777777" w:rsidR="00730C85" w:rsidRPr="00A8121B" w:rsidRDefault="00730C85" w:rsidP="0006606B">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2CB792E"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2F49B6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FB638A" w14:textId="77777777" w:rsidR="00730C85" w:rsidRPr="00A8121B" w:rsidRDefault="00730C85" w:rsidP="0006606B">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73266EC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475041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829BB25" w14:textId="77777777" w:rsidR="00730C85" w:rsidRPr="00A8121B" w:rsidRDefault="00730C85" w:rsidP="0006606B">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FD526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6</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4F4310"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3CC8A2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8DC4BF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5A0D4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BB5301" w14:textId="77777777" w:rsidR="00730C85" w:rsidRPr="00A8121B" w:rsidRDefault="00730C85" w:rsidP="0006606B">
            <w:pPr>
              <w:pStyle w:val="TAC"/>
            </w:pPr>
            <w:r>
              <w:rPr>
                <w:rFonts w:eastAsia="等线"/>
              </w:rPr>
              <w:t>24.5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86BFF6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B0C24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14C4" w14:textId="77777777" w:rsidR="00730C85" w:rsidRPr="00A8121B" w:rsidRDefault="00730C85" w:rsidP="0006606B">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77C43F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547833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81A8D4"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10368A4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64C282"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F86A57C"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8738A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941CE7"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625AE66"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A048C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1516A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137B3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69847A"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3352D5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A5321" w14:textId="77777777" w:rsidR="00730C85" w:rsidRPr="00A8121B" w:rsidRDefault="00730C85" w:rsidP="0006606B">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51B3DDB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C4CE52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001429"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71240A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2467B9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50029B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4C635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8BB3A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5771C1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57CF70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1D46C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C31BAA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AD18703"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A5C542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A6097" w14:textId="77777777" w:rsidR="00730C85" w:rsidRPr="00A8121B" w:rsidRDefault="00730C85" w:rsidP="0006606B">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40F85AF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2C7AFD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B0D433" w14:textId="77777777" w:rsidR="00730C85" w:rsidRPr="00A8121B" w:rsidRDefault="00730C85" w:rsidP="0006606B">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47C951E3"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57557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E77AF6B" w14:textId="77777777" w:rsidR="00730C85" w:rsidRPr="00A8121B" w:rsidRDefault="00730C85" w:rsidP="0006606B">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91843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8B3FB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E17958F"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9D17F7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14D7D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AA4A6C" w14:textId="77777777" w:rsidR="00730C85" w:rsidRPr="00A8121B" w:rsidRDefault="00730C85" w:rsidP="0006606B">
            <w:pPr>
              <w:pStyle w:val="TAC"/>
            </w:pPr>
            <w:r>
              <w:rPr>
                <w:rFonts w:eastAsia="等线"/>
              </w:rPr>
              <w:t>22.5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EF5E4E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38B22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163AC3" w14:textId="77777777" w:rsidR="00730C85" w:rsidRPr="00A8121B" w:rsidRDefault="00730C85" w:rsidP="0006606B">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56D8FA5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08E1F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D11B44"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90FE06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21EF4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DE507F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EE5F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7947A2"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2BDB63A"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04C33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326E5"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1B8055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BB0E47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FDB0B8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1803C5" w14:textId="77777777" w:rsidR="00730C85" w:rsidRPr="00A8121B" w:rsidRDefault="00730C85" w:rsidP="0006606B">
            <w:pPr>
              <w:pStyle w:val="TAC"/>
            </w:pPr>
            <w:r w:rsidRPr="00A8121B">
              <w:t>1</w:t>
            </w:r>
            <w:r>
              <w:t>4</w:t>
            </w:r>
          </w:p>
        </w:tc>
        <w:tc>
          <w:tcPr>
            <w:tcW w:w="956" w:type="dxa"/>
            <w:tcBorders>
              <w:top w:val="single" w:sz="4" w:space="0" w:color="auto"/>
              <w:left w:val="single" w:sz="4" w:space="0" w:color="auto"/>
              <w:bottom w:val="single" w:sz="4" w:space="0" w:color="auto"/>
              <w:right w:val="single" w:sz="4" w:space="0" w:color="auto"/>
            </w:tcBorders>
            <w:vAlign w:val="center"/>
          </w:tcPr>
          <w:p w14:paraId="125588D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66F65B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9DED81"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7AD476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99169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50415A4"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F014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A1E72D"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82E7B06"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A32483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08E77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EA5256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9A05BE"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2DF24E3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70FD" w14:textId="77777777" w:rsidR="00730C85" w:rsidRPr="00A8121B" w:rsidRDefault="00730C85" w:rsidP="0006606B">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35DC6FEE"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4BEC50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91634" w14:textId="77777777" w:rsidR="00730C85" w:rsidRPr="00A8121B" w:rsidRDefault="00730C85" w:rsidP="0006606B">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5CF5840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1D626A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F94C987" w14:textId="77777777" w:rsidR="00730C85" w:rsidRPr="00A8121B" w:rsidRDefault="00730C85" w:rsidP="0006606B">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0E1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9E791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297C87B"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3F31D2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3495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911BACA" w14:textId="77777777" w:rsidR="00730C85" w:rsidRPr="00A8121B" w:rsidRDefault="00730C85" w:rsidP="0006606B">
            <w:pPr>
              <w:pStyle w:val="TAC"/>
            </w:pPr>
            <w:r>
              <w:rPr>
                <w:rFonts w:eastAsia="等线"/>
              </w:rPr>
              <w:t>22.0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837C0F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t>.5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C0BCF1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AFA4AB" w14:textId="77777777" w:rsidR="00730C85" w:rsidRPr="00A8121B" w:rsidRDefault="00730C85" w:rsidP="0006606B">
            <w:pPr>
              <w:pStyle w:val="TAC"/>
            </w:pPr>
            <w:r w:rsidRPr="00A8121B">
              <w:t>1</w:t>
            </w:r>
            <w:r>
              <w:t>6</w:t>
            </w:r>
          </w:p>
        </w:tc>
        <w:tc>
          <w:tcPr>
            <w:tcW w:w="956" w:type="dxa"/>
            <w:tcBorders>
              <w:top w:val="single" w:sz="4" w:space="0" w:color="auto"/>
              <w:left w:val="single" w:sz="4" w:space="0" w:color="auto"/>
              <w:bottom w:val="single" w:sz="4" w:space="0" w:color="auto"/>
              <w:right w:val="single" w:sz="4" w:space="0" w:color="auto"/>
            </w:tcBorders>
            <w:vAlign w:val="center"/>
          </w:tcPr>
          <w:p w14:paraId="444D044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9AA98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1C522"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EE4474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68E27EF"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69EDE48"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7C23D8F"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062C7"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C9A3F3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78E3E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CCA9A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294579C"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FF1D88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6.0</w:t>
            </w:r>
            <w:r w:rsidRPr="00A8121B">
              <w:t>- TT</w:t>
            </w:r>
            <w:r w:rsidRPr="00A8121B">
              <w:rPr>
                <w:vertAlign w:val="superscript"/>
              </w:rPr>
              <w:t>2</w:t>
            </w:r>
            <w:r w:rsidRPr="00A8121B">
              <w:rPr>
                <w:rFonts w:ascii="MS Gothic" w:eastAsia="MS Gothic" w:hAnsi="MS Gothic" w:cs="MS Gothic"/>
              </w:rPr>
              <w:t>）</w:t>
            </w:r>
          </w:p>
        </w:tc>
      </w:tr>
      <w:tr w:rsidR="00730C85" w:rsidRPr="00A8121B" w14:paraId="58829BA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14735B" w14:textId="77777777" w:rsidR="00730C85" w:rsidRPr="00A8121B" w:rsidRDefault="00730C85" w:rsidP="0006606B">
            <w:pPr>
              <w:pStyle w:val="TAC"/>
            </w:pPr>
            <w:r w:rsidRPr="00A8121B">
              <w:t>1</w:t>
            </w:r>
            <w:r>
              <w:t>7</w:t>
            </w:r>
          </w:p>
        </w:tc>
        <w:tc>
          <w:tcPr>
            <w:tcW w:w="956" w:type="dxa"/>
            <w:tcBorders>
              <w:top w:val="single" w:sz="4" w:space="0" w:color="auto"/>
              <w:left w:val="single" w:sz="4" w:space="0" w:color="auto"/>
              <w:bottom w:val="single" w:sz="4" w:space="0" w:color="auto"/>
              <w:right w:val="single" w:sz="4" w:space="0" w:color="auto"/>
            </w:tcBorders>
            <w:vAlign w:val="center"/>
          </w:tcPr>
          <w:p w14:paraId="779A474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4ACFA6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0F479E"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43B382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E66CD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8EA35D2"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1F784D"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5718F6"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E6559E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37BAA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00858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0FD60D" w14:textId="77777777" w:rsidR="00730C85" w:rsidRPr="00A8121B" w:rsidRDefault="00730C85" w:rsidP="0006606B">
            <w:pPr>
              <w:pStyle w:val="TAC"/>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937F2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9FB42A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C8B5" w14:textId="77777777" w:rsidR="00730C85" w:rsidRPr="00A8121B" w:rsidRDefault="00730C85" w:rsidP="0006606B">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17B5915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B9551F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75E2F2"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79027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4AD4B9"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CF7807"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3C6E92" w14:textId="77777777" w:rsidR="00730C85" w:rsidRPr="00A8121B" w:rsidRDefault="00730C85" w:rsidP="0006606B">
            <w:pPr>
              <w:pStyle w:val="TAC"/>
            </w:pPr>
            <w:r w:rsidRPr="00A8121B">
              <w:rPr>
                <w:rFonts w:ascii="MS Gothic" w:eastAsia="MS Gothic" w:hAnsi="MS Gothic" w:cs="MS Gothic"/>
              </w:rPr>
              <w:t>（</w:t>
            </w:r>
            <w:r>
              <w:t>21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C6AC28F"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06B6DAE5"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FF828B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3F67D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7FC879" w14:textId="77777777" w:rsidR="00730C85" w:rsidRPr="00A8121B" w:rsidRDefault="00730C85" w:rsidP="0006606B">
            <w:pPr>
              <w:pStyle w:val="TAC"/>
              <w:rPr>
                <w:szCs w:val="18"/>
              </w:rPr>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E3A9F39" w14:textId="77777777" w:rsidR="00730C85" w:rsidRPr="00A8121B" w:rsidRDefault="00730C85" w:rsidP="0006606B">
            <w:pPr>
              <w:pStyle w:val="TAC"/>
            </w:pPr>
            <w:r w:rsidRPr="00A8121B">
              <w:rPr>
                <w:rFonts w:ascii="MS Gothic" w:eastAsia="MS Gothic" w:hAnsi="MS Gothic" w:cs="MS Gothic"/>
              </w:rPr>
              <w:t>（</w:t>
            </w:r>
            <w:r>
              <w:t>16.</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D42753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88B8" w14:textId="77777777" w:rsidR="00730C85" w:rsidRPr="00A8121B" w:rsidRDefault="00730C85" w:rsidP="0006606B">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53EB23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47CA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397793" w14:textId="77777777" w:rsidR="00730C85" w:rsidRPr="00A8121B" w:rsidRDefault="00730C85" w:rsidP="0006606B">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59ACFDB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8F5CD4"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E9260F"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65B649" w14:textId="77777777" w:rsidR="00730C85" w:rsidRPr="00A8121B" w:rsidRDefault="00730C85" w:rsidP="0006606B">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A0EE82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8EC5A7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E5823B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5FB13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1EADF2" w14:textId="77777777" w:rsidR="00730C85" w:rsidRPr="00A8121B" w:rsidRDefault="00730C85" w:rsidP="0006606B">
            <w:pPr>
              <w:pStyle w:val="TAC"/>
              <w:rPr>
                <w:szCs w:val="18"/>
              </w:rPr>
            </w:pPr>
            <w:r>
              <w:rPr>
                <w:rFonts w:eastAsia="等线"/>
              </w:rPr>
              <w:t>24.0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4041FB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76D184B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6C958" w14:textId="77777777" w:rsidR="00730C85" w:rsidRPr="00A8121B" w:rsidRDefault="00730C85" w:rsidP="0006606B">
            <w:pPr>
              <w:pStyle w:val="TAC"/>
            </w:pPr>
            <w:r w:rsidRPr="00A8121B">
              <w:lastRenderedPageBreak/>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38B7081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0BD388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DC63E"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51B0B6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90F77B"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73290F"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FB1C8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837A6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3FAD2A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70FED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DE06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DC62514"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5897EC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729104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33F3" w14:textId="77777777" w:rsidR="00730C85" w:rsidRPr="00A8121B" w:rsidRDefault="00730C85" w:rsidP="0006606B">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671ED89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568784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BA1C0"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BD907B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08A29D"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65312F1"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59F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42AAF0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48965E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1717F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FF891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C3C1FB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9986A0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9120AC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0774" w14:textId="77777777" w:rsidR="00730C85" w:rsidRPr="00A8121B" w:rsidRDefault="00730C85" w:rsidP="0006606B">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6B21D0C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B53EBE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8E46B4" w14:textId="77777777" w:rsidR="00730C85" w:rsidRPr="00A8121B" w:rsidRDefault="00730C85" w:rsidP="0006606B">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463B20E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6B5DD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FC0C52"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192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08B4D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30E07F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C53D48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0C7A4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BB198E"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8D045C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16790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38D0B" w14:textId="77777777" w:rsidR="00730C85" w:rsidRPr="00A8121B" w:rsidRDefault="00730C85" w:rsidP="0006606B">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68B6AD4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3230F5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0FF7BC" w14:textId="77777777" w:rsidR="00730C85" w:rsidRPr="00A8121B" w:rsidRDefault="00730C85" w:rsidP="0006606B">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069FC88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DDC096"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831FB87" w14:textId="77777777" w:rsidR="00730C85" w:rsidRPr="00A8121B" w:rsidRDefault="00730C85" w:rsidP="0006606B">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B5D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895ACD"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96D562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28EA3F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34B1A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90A17F" w14:textId="77777777" w:rsidR="00730C85" w:rsidRPr="00A8121B" w:rsidRDefault="00730C85" w:rsidP="0006606B">
            <w:pPr>
              <w:pStyle w:val="TAC"/>
              <w:rPr>
                <w:szCs w:val="18"/>
              </w:rPr>
            </w:pPr>
            <w:r>
              <w:rPr>
                <w:rFonts w:eastAsia="等线"/>
              </w:rPr>
              <w:t>23.5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905DB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F6765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A905" w14:textId="77777777" w:rsidR="00730C85" w:rsidRPr="00A8121B" w:rsidRDefault="00730C85" w:rsidP="0006606B">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4F2F130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FA2D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294FF"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33AC91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14131A7"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D1A9348"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91132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98FC3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1710882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044D0AE"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06951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92E3E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C3D1BF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5C39EB9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AEC1" w14:textId="77777777" w:rsidR="00730C85" w:rsidRPr="00A8121B" w:rsidRDefault="00730C85" w:rsidP="0006606B">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3A432B0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D5C02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3A26A9"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DE9F09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BFD0D5"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BB5E8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2586F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B81848"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9887ED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76BB2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F7624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80EDDF"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732357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815A5B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3C0C" w14:textId="77777777" w:rsidR="00730C85" w:rsidRPr="00A8121B" w:rsidRDefault="00730C85" w:rsidP="0006606B">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247F6371"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61699A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126174" w14:textId="77777777" w:rsidR="00730C85" w:rsidRPr="00A8121B" w:rsidRDefault="00730C85" w:rsidP="0006606B">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183196A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16D53B8"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A318586" w14:textId="77777777" w:rsidR="00730C85" w:rsidRPr="00A8121B" w:rsidRDefault="00730C85" w:rsidP="0006606B">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C2AA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5E86F1"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26B9FB3"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5DA48D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28CCB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241C724"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81A14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04B1E6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1826347" w14:textId="77777777" w:rsidR="00730C85" w:rsidRPr="00A8121B" w:rsidDel="00F62664" w:rsidRDefault="00730C85" w:rsidP="0006606B">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0227447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79EFA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ECCDDF"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6A2C5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82388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7C029C7"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F85B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8AAAAE"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AC2BB3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94027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2E995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BE8FB4"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F9BBD1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44A3DE7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F3498A" w14:textId="77777777" w:rsidR="00730C85" w:rsidRPr="00A8121B" w:rsidDel="00F62664" w:rsidRDefault="00730C85" w:rsidP="0006606B">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0B58FA0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F7C3ED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83EB0B" w14:textId="77777777" w:rsidR="00730C85" w:rsidRPr="00A8121B" w:rsidRDefault="00730C85" w:rsidP="0006606B">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BDCC12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EEB3CA1"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181B432"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EAB57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412F49"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9BFEA2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876E2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98C12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F36D4D9"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590874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1EF417D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9F29D" w14:textId="77777777" w:rsidR="00730C85" w:rsidRPr="00A8121B" w:rsidRDefault="00730C85" w:rsidP="0006606B">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75FD4F2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D21DA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94A97" w14:textId="77777777" w:rsidR="00730C85" w:rsidRPr="00A8121B" w:rsidRDefault="00730C85" w:rsidP="0006606B">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793F6D6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54ED8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27FC54" w14:textId="77777777" w:rsidR="00730C85" w:rsidRPr="00A8121B" w:rsidRDefault="00730C85" w:rsidP="0006606B">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7D82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FC9F3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C742D22" w14:textId="77777777" w:rsidR="00730C85" w:rsidRPr="00A8121B" w:rsidRDefault="00730C85" w:rsidP="0006606B">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FF467D0"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3F772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3CAA574" w14:textId="77777777" w:rsidR="00730C85" w:rsidRPr="00A8121B" w:rsidRDefault="00730C85" w:rsidP="0006606B">
            <w:pPr>
              <w:pStyle w:val="TAC"/>
              <w:rPr>
                <w:szCs w:val="18"/>
              </w:rPr>
            </w:pPr>
            <w:r>
              <w:rPr>
                <w:rFonts w:eastAsia="等线"/>
              </w:rPr>
              <w:t>21.0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3A12E8" w14:textId="77777777" w:rsidR="00730C85" w:rsidRPr="00A8121B" w:rsidRDefault="00730C85" w:rsidP="0006606B">
            <w:pPr>
              <w:pStyle w:val="TAC"/>
            </w:pPr>
            <w:r w:rsidRPr="00A8121B">
              <w:rPr>
                <w:rFonts w:ascii="MS Gothic" w:eastAsia="MS Gothic" w:hAnsi="MS Gothic" w:cs="MS Gothic"/>
              </w:rPr>
              <w:t>（</w:t>
            </w:r>
            <w:r w:rsidRPr="00A8121B">
              <w:t>1</w:t>
            </w:r>
            <w:r>
              <w:t>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32C2E26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443B00" w14:textId="77777777" w:rsidR="00730C85" w:rsidRPr="00A8121B" w:rsidRDefault="00730C85" w:rsidP="0006606B">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75982DF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A27403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D6FA01"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84206E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0EABCC"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5E18495"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A808F1"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6BE3F5"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1A15291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38D701B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69D4EC"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1A3CDA" w14:textId="77777777" w:rsidR="00730C85" w:rsidRPr="00A8121B" w:rsidRDefault="00730C85" w:rsidP="0006606B">
            <w:pPr>
              <w:pStyle w:val="TAC"/>
            </w:pPr>
            <w:r w:rsidRPr="00A8121B">
              <w:t>1</w:t>
            </w:r>
            <w:r>
              <w:t>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79D25E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sidRPr="00A8121B">
              <w:rPr>
                <w:vertAlign w:val="superscript"/>
              </w:rPr>
              <w:t>2</w:t>
            </w:r>
            <w:r w:rsidRPr="00A8121B">
              <w:rPr>
                <w:rFonts w:ascii="MS Gothic" w:eastAsia="MS Gothic" w:hAnsi="MS Gothic" w:cs="MS Gothic"/>
              </w:rPr>
              <w:t>）</w:t>
            </w:r>
          </w:p>
        </w:tc>
      </w:tr>
      <w:tr w:rsidR="00730C85" w:rsidRPr="00A8121B" w14:paraId="2214E9C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7590EA" w14:textId="77777777" w:rsidR="00730C85" w:rsidRPr="00A8121B" w:rsidRDefault="00730C85" w:rsidP="0006606B">
            <w:pPr>
              <w:pStyle w:val="TAC"/>
            </w:pPr>
            <w:r>
              <w:t>31</w:t>
            </w:r>
          </w:p>
        </w:tc>
        <w:tc>
          <w:tcPr>
            <w:tcW w:w="956" w:type="dxa"/>
            <w:tcBorders>
              <w:top w:val="single" w:sz="4" w:space="0" w:color="auto"/>
              <w:left w:val="single" w:sz="4" w:space="0" w:color="auto"/>
              <w:bottom w:val="single" w:sz="4" w:space="0" w:color="auto"/>
              <w:right w:val="single" w:sz="4" w:space="0" w:color="auto"/>
            </w:tcBorders>
            <w:vAlign w:val="center"/>
          </w:tcPr>
          <w:p w14:paraId="2E4563F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19818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8A0C3A"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303E92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148670"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6764788"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A32C3B" w14:textId="77777777" w:rsidR="00730C85" w:rsidRPr="00A8121B" w:rsidRDefault="00730C85" w:rsidP="0006606B">
            <w:pPr>
              <w:pStyle w:val="TAC"/>
            </w:pPr>
            <w:r w:rsidRPr="00A8121B">
              <w:rPr>
                <w:rFonts w:ascii="MS Gothic" w:eastAsia="MS Gothic" w:hAnsi="MS Gothic" w:cs="MS Gothic"/>
              </w:rPr>
              <w:t>（</w:t>
            </w:r>
            <w:r w:rsidRPr="00A8121B">
              <w:rPr>
                <w:rFonts w:eastAsia="等线"/>
              </w:rPr>
              <w:t>1</w:t>
            </w:r>
            <w:r>
              <w:rPr>
                <w:rFonts w:eastAsia="等线"/>
              </w:rP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8E4CEFE"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6CE5ADE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424D69A2"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DA494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3A62C5" w14:textId="77777777" w:rsidR="00730C85" w:rsidRPr="00A8121B" w:rsidRDefault="00730C85" w:rsidP="0006606B">
            <w:pPr>
              <w:pStyle w:val="TAC"/>
            </w:pPr>
            <w:r w:rsidRPr="00A8121B">
              <w:t>1</w:t>
            </w:r>
            <w:r>
              <w:t>4</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EBCC9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2AAB50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9CCEB" w14:textId="77777777" w:rsidR="00730C85" w:rsidRPr="00A8121B" w:rsidRDefault="00730C85" w:rsidP="0006606B">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6B17016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C9CADF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C9F04F" w14:textId="77777777" w:rsidR="00730C85" w:rsidRPr="00A8121B" w:rsidRDefault="00730C85" w:rsidP="0006606B">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4B14E6F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EE14AE" w14:textId="77777777" w:rsidR="00730C85" w:rsidRPr="00A8121B" w:rsidRDefault="00730C85" w:rsidP="0006606B">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79C4DD2" w14:textId="77777777" w:rsidR="00730C85" w:rsidRPr="00A8121B" w:rsidRDefault="00730C85" w:rsidP="0006606B">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625FCF" w14:textId="77777777" w:rsidR="00730C85" w:rsidRPr="00A8121B" w:rsidRDefault="00730C85" w:rsidP="0006606B">
            <w:pPr>
              <w:pStyle w:val="TAC"/>
            </w:pPr>
            <w:r w:rsidRPr="00A8121B">
              <w:rPr>
                <w:rFonts w:ascii="MS Gothic" w:eastAsia="MS Gothic" w:hAnsi="MS Gothic" w:cs="MS Gothic"/>
              </w:rPr>
              <w:t>（</w:t>
            </w:r>
            <w:r w:rsidRPr="00A8121B">
              <w:t>1</w:t>
            </w:r>
            <w:r>
              <w:t>9</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025F0A" w14:textId="77777777" w:rsidR="00730C85" w:rsidRPr="00A8121B" w:rsidRDefault="00730C85" w:rsidP="0006606B">
            <w:pPr>
              <w:pStyle w:val="TAC"/>
            </w:pPr>
            <w:r>
              <w:rPr>
                <w:rFonts w:eastAsia="等线"/>
              </w:rPr>
              <w:t>6</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1D04F07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5</w:t>
            </w:r>
            <w:r w:rsidRPr="00A8121B">
              <w:t>.0</w:t>
            </w:r>
            <w:r w:rsidRPr="00A8121B">
              <w:rPr>
                <w:vertAlign w:val="superscript"/>
              </w:rPr>
              <w:t>2</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618A5D1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26DB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D6B81B" w14:textId="77777777" w:rsidR="00730C85" w:rsidRPr="00A8121B" w:rsidRDefault="00730C85" w:rsidP="0006606B">
            <w:pPr>
              <w:pStyle w:val="TAC"/>
              <w:rPr>
                <w:szCs w:val="18"/>
              </w:rPr>
            </w:pPr>
            <w:r w:rsidRPr="00A8121B">
              <w:t>1</w:t>
            </w:r>
            <w:r>
              <w:t>4</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619C01"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730C85" w:rsidRPr="00A8121B" w14:paraId="679716B1"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9F0494D" w14:textId="77777777" w:rsidR="00730C85" w:rsidRPr="00A8121B" w:rsidRDefault="00730C85" w:rsidP="0006606B">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238F4CD" w14:textId="77777777" w:rsidR="00730C85" w:rsidRPr="00A8121B" w:rsidRDefault="00730C85" w:rsidP="0006606B">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E14308A" w14:textId="77777777" w:rsidR="00730C85" w:rsidRPr="00A8121B" w:rsidRDefault="00730C85" w:rsidP="0006606B">
            <w:pPr>
              <w:pStyle w:val="TAN"/>
            </w:pPr>
            <w:r w:rsidRPr="00A8121B">
              <w:t>NOTE 3:</w:t>
            </w:r>
            <w:r w:rsidRPr="00A8121B">
              <w:tab/>
              <w:t xml:space="preserve">TT for each frequency and channel bandwidth is specified in </w:t>
            </w:r>
            <w:r>
              <w:t>Table 6.2D.2.5-5</w:t>
            </w:r>
            <w:r w:rsidRPr="00A8121B">
              <w:t>.</w:t>
            </w:r>
          </w:p>
        </w:tc>
      </w:tr>
    </w:tbl>
    <w:p w14:paraId="2A4E682F" w14:textId="77777777" w:rsidR="00730C85" w:rsidRDefault="00730C85" w:rsidP="00730C85"/>
    <w:p w14:paraId="1CFF8B6C" w14:textId="77777777" w:rsidR="00730C85" w:rsidRPr="00A8121B" w:rsidRDefault="00730C85" w:rsidP="00730C85">
      <w:pPr>
        <w:pStyle w:val="TH"/>
      </w:pPr>
      <w:r w:rsidRPr="00A8121B">
        <w:lastRenderedPageBreak/>
        <w:t>Table 6.2D.2.5-</w:t>
      </w:r>
      <w:r>
        <w:t>4</w:t>
      </w:r>
      <w:r w:rsidRPr="00A8121B">
        <w:t>:</w:t>
      </w:r>
      <w:r>
        <w:t xml:space="preserve"> UL MIMO MPR</w:t>
      </w:r>
      <w:r w:rsidRPr="00A8121B">
        <w:t xml:space="preserve"> test requirements (for Band n41, 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30C85" w:rsidRPr="00A8121B" w14:paraId="41CAE078" w14:textId="77777777" w:rsidTr="0006606B">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787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DF2D79"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60E06188" w14:textId="77777777" w:rsidR="00730C85" w:rsidRPr="00A8121B" w:rsidRDefault="00730C85" w:rsidP="0006606B">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B0A91CC" w14:textId="77777777" w:rsidR="00730C85" w:rsidRPr="00A8121B" w:rsidRDefault="00730C85" w:rsidP="0006606B">
            <w:pPr>
              <w:pStyle w:val="TAH"/>
              <w:rPr>
                <w:vertAlign w:val="subscript"/>
              </w:rPr>
            </w:pPr>
            <w:r w:rsidRPr="00A8121B">
              <w:t>ΔP</w:t>
            </w:r>
            <w:r w:rsidRPr="00A8121B">
              <w:rPr>
                <w:vertAlign w:val="subscript"/>
              </w:rPr>
              <w:t>PowerClass</w:t>
            </w:r>
          </w:p>
          <w:p w14:paraId="7F880E74"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860F" w14:textId="77777777" w:rsidR="00730C85" w:rsidRPr="00A8121B" w:rsidRDefault="00730C85" w:rsidP="0006606B">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6A21F"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DE673B3"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17E5C" w14:textId="77777777" w:rsidR="00730C85" w:rsidRPr="00A8121B" w:rsidRDefault="00730C85" w:rsidP="0006606B">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4B36" w14:textId="77777777" w:rsidR="00730C85" w:rsidRPr="00A8121B" w:rsidRDefault="00730C85" w:rsidP="0006606B">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54DF" w14:textId="77777777" w:rsidR="00730C85" w:rsidRPr="00A8121B" w:rsidRDefault="00730C85" w:rsidP="0006606B">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FCB66" w14:textId="77777777" w:rsidR="00730C85" w:rsidRPr="00A8121B" w:rsidRDefault="00730C85" w:rsidP="0006606B">
            <w:pPr>
              <w:pStyle w:val="TAH"/>
            </w:pPr>
            <w:r w:rsidRPr="00A8121B">
              <w:t>Lower limit (dBm)</w:t>
            </w:r>
          </w:p>
        </w:tc>
      </w:tr>
      <w:tr w:rsidR="00730C85" w:rsidRPr="00A8121B" w14:paraId="3F7EB749"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4253"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A871EC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B3993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09E1A5" w14:textId="77777777" w:rsidR="00730C85" w:rsidRPr="00A8121B" w:rsidRDefault="00730C85" w:rsidP="0006606B">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13224ACA"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59BE4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A08AA6"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F3FF48" w14:textId="77777777" w:rsidR="00730C85" w:rsidRPr="00A8121B" w:rsidRDefault="00730C85" w:rsidP="0006606B">
            <w:pPr>
              <w:pStyle w:val="TAC"/>
            </w:pPr>
            <w:r w:rsidRPr="00A8121B">
              <w:rPr>
                <w:rFonts w:ascii="MS Gothic" w:eastAsia="MS Gothic" w:hAnsi="MS Gothic" w:cs="MS Gothic"/>
              </w:rPr>
              <w:t>（</w:t>
            </w:r>
            <w:r w:rsidRPr="00A8121B">
              <w:t>2</w:t>
            </w:r>
            <w:r>
              <w:t>6</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8956C76"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76EB5B8" w14:textId="77777777" w:rsidR="00730C85" w:rsidRPr="00A8121B" w:rsidRDefault="00730C85" w:rsidP="0006606B">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D3E3F4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EE5D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E94D296" w14:textId="77777777" w:rsidR="00730C85" w:rsidRPr="00A8121B" w:rsidRDefault="00730C85" w:rsidP="0006606B">
            <w:pPr>
              <w:pStyle w:val="TAC"/>
              <w:rPr>
                <w:szCs w:val="18"/>
              </w:rPr>
            </w:pPr>
            <w:r>
              <w:rPr>
                <w:rFonts w:eastAsia="等线"/>
              </w:rPr>
              <w:t>24.5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5F77A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5E891E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2F07"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67FB12A1"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606AAB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CF19F8"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C243ED8"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8BD90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112E034"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2FF6D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71E8389"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8A8CD0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CD559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A2EF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CC9A0A3"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4E24694D"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3369F5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596"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8E194F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11C503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3D7C2A" w14:textId="77777777" w:rsidR="00730C85" w:rsidRPr="00A8121B" w:rsidRDefault="00730C85" w:rsidP="0006606B">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FD0FD3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90374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AA45251"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F6AC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451B8C"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C3E8A5F"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64F476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736C6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9116191"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7AD89E1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B237A20"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C085"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29658815"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722585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A39264" w14:textId="77777777" w:rsidR="00730C85" w:rsidRPr="00EC6EEA" w:rsidRDefault="00730C85" w:rsidP="0006606B">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0D33D42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5FB7F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B221F22"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1113F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53903C4"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7523FC9"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65C3BB"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12C23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AB267D0" w14:textId="77777777" w:rsidR="00730C85" w:rsidRPr="00A8121B" w:rsidRDefault="00730C85" w:rsidP="0006606B">
            <w:pPr>
              <w:pStyle w:val="TAC"/>
              <w:rPr>
                <w:szCs w:val="18"/>
              </w:rPr>
            </w:pPr>
            <w:r>
              <w:rPr>
                <w:rFonts w:eastAsia="等线"/>
              </w:rPr>
              <w:t>22.0</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945859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BF7052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11043" w14:textId="77777777" w:rsidR="00730C85" w:rsidRPr="00A8121B" w:rsidRDefault="00730C85" w:rsidP="0006606B">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8A9D71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6AD9E3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A9BE9" w14:textId="77777777" w:rsidR="00730C85" w:rsidRPr="00EC6EEA" w:rsidRDefault="00730C85" w:rsidP="0006606B">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3F5C18E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33446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8D42D5D"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DD0B9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113AD81"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AF3E011"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E7BA7A"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9AD0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A046DB" w14:textId="77777777" w:rsidR="00730C85" w:rsidRPr="00A8121B" w:rsidRDefault="00730C85" w:rsidP="0006606B">
            <w:pPr>
              <w:pStyle w:val="TAC"/>
              <w:rPr>
                <w:szCs w:val="18"/>
              </w:rPr>
            </w:pPr>
            <w:r>
              <w:rPr>
                <w:rFonts w:eastAsia="等线"/>
              </w:rPr>
              <w:t>24.0</w:t>
            </w:r>
            <w:r w:rsidRPr="00A8121B">
              <w:rPr>
                <w:rFonts w:eastAsia="等线"/>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6ECAFA7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6EB64D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F731" w14:textId="77777777" w:rsidR="00730C85" w:rsidRPr="00A8121B" w:rsidRDefault="00730C85" w:rsidP="0006606B">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0F3E6CC"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E9EB5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F62A2A"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75BC8B0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2FBD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0B8C802D"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1DE82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E602E02"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AD1D6A5"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246291"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61A7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390F24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AABABD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13814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865DE" w14:textId="77777777" w:rsidR="00730C85" w:rsidRPr="00A8121B" w:rsidRDefault="00730C85" w:rsidP="0006606B">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3EB8E6B7"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677D7F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5F920"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50530FE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95CB2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69EDCBA"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868B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F9C2BD3" w14:textId="77777777" w:rsidR="00730C85" w:rsidRPr="00A8121B" w:rsidRDefault="00730C85" w:rsidP="0006606B">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549FF5E"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2D6781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D40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1D73FC5"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9B649BF"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1C4B493"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201D1" w14:textId="77777777" w:rsidR="00730C85" w:rsidRPr="00A8121B" w:rsidRDefault="00730C85" w:rsidP="0006606B">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798C7B80"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D6ACFC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B16C32" w14:textId="77777777" w:rsidR="00730C85" w:rsidRPr="00EC6EEA" w:rsidRDefault="00730C85" w:rsidP="0006606B">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2290736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A8544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6B69038"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C79F6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93B9500"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DD005A1"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74C92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5CAF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55736FF" w14:textId="77777777" w:rsidR="00730C85" w:rsidRPr="00A8121B" w:rsidRDefault="00730C85" w:rsidP="0006606B">
            <w:pPr>
              <w:pStyle w:val="TAC"/>
              <w:rPr>
                <w:szCs w:val="18"/>
              </w:rPr>
            </w:pPr>
            <w:r>
              <w:rPr>
                <w:rFonts w:eastAsia="等线"/>
              </w:rPr>
              <w:t>22.0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DE5BE5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DA33912"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504D7C" w14:textId="77777777" w:rsidR="00730C85" w:rsidRPr="00A8121B" w:rsidDel="00F62664" w:rsidRDefault="00730C85" w:rsidP="0006606B">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4DB95EF8"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B7D308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BB7C1D"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F9552E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9A573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20F9C3D"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94C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AFE1845"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0F5F7E5"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33C41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F66D2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C6B0B0"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8750DE7"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9044A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D165CB" w14:textId="77777777" w:rsidR="00730C85" w:rsidRPr="00A8121B" w:rsidDel="00F62664" w:rsidRDefault="00730C85" w:rsidP="0006606B">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613AF922"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465C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70F6EE" w14:textId="77777777" w:rsidR="00730C85" w:rsidRPr="00EC6EEA" w:rsidRDefault="00730C85" w:rsidP="0006606B">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02BDE36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9CA93B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B9148B1"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9E992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266218B" w14:textId="77777777" w:rsidR="00730C85" w:rsidRPr="00A8121B" w:rsidRDefault="00730C85" w:rsidP="0006606B">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321AA10" w14:textId="77777777" w:rsidR="00730C85" w:rsidRPr="00A8121B" w:rsidRDefault="00730C85" w:rsidP="0006606B">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85F61D"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F894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8170D6"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FD27CA3"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8DB092F"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FE104" w14:textId="77777777" w:rsidR="00730C85" w:rsidRPr="00A8121B" w:rsidRDefault="00730C85" w:rsidP="0006606B">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648849C4"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B82D2F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37996" w14:textId="77777777" w:rsidR="00730C85" w:rsidRPr="00EC6EEA" w:rsidRDefault="00730C85" w:rsidP="0006606B">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65BC4A0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6FF26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8B29AA0" w14:textId="77777777" w:rsidR="00730C85" w:rsidRPr="00A8121B" w:rsidRDefault="00730C85" w:rsidP="0006606B">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E2E41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7954F27C" w14:textId="77777777" w:rsidR="00730C85" w:rsidRPr="00A8121B" w:rsidRDefault="00730C85" w:rsidP="0006606B">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AE77ECD" w14:textId="77777777" w:rsidR="00730C85" w:rsidRPr="00A8121B" w:rsidRDefault="00730C85" w:rsidP="0006606B">
            <w:pPr>
              <w:pStyle w:val="TAC"/>
              <w:jc w:val="left"/>
            </w:pPr>
          </w:p>
        </w:tc>
        <w:tc>
          <w:tcPr>
            <w:tcW w:w="744" w:type="dxa"/>
            <w:tcBorders>
              <w:top w:val="single" w:sz="4" w:space="0" w:color="auto"/>
              <w:left w:val="single" w:sz="4" w:space="0" w:color="auto"/>
              <w:bottom w:val="single" w:sz="4" w:space="0" w:color="auto"/>
            </w:tcBorders>
            <w:shd w:val="clear" w:color="auto" w:fill="auto"/>
            <w:vAlign w:val="center"/>
          </w:tcPr>
          <w:p w14:paraId="2DF84CC6"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A61AA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4594086"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F0D35F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E4FE936"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FC377A" w14:textId="77777777" w:rsidR="00730C85" w:rsidRPr="00A8121B" w:rsidRDefault="00730C85" w:rsidP="0006606B">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07E91047"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32215D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AB91E0"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5A07F28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EFE8B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7BF1C0D"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416D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70CC9D0"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30A701B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1F97218"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9AC76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1E19018" w14:textId="77777777" w:rsidR="00730C85" w:rsidRPr="00A8121B" w:rsidRDefault="00730C85" w:rsidP="0006606B">
            <w:pPr>
              <w:pStyle w:val="TAC"/>
            </w:pPr>
            <w:r w:rsidRPr="00A8121B">
              <w:t>1</w:t>
            </w:r>
            <w:r>
              <w:t>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561A6F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Pr>
                <w:vertAlign w:val="superscript"/>
              </w:rPr>
              <w:t>3</w:t>
            </w:r>
            <w:r w:rsidRPr="00A8121B">
              <w:rPr>
                <w:rFonts w:ascii="MS Gothic" w:eastAsia="MS Gothic" w:hAnsi="MS Gothic" w:cs="MS Gothic"/>
              </w:rPr>
              <w:t>）</w:t>
            </w:r>
          </w:p>
        </w:tc>
      </w:tr>
      <w:tr w:rsidR="00730C85" w:rsidRPr="00A8121B" w14:paraId="56DE6EC7"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B2AA63" w14:textId="77777777" w:rsidR="00730C85" w:rsidRPr="00A8121B" w:rsidRDefault="00730C85" w:rsidP="0006606B">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133F75DA"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98F68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3653B5"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6E364F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49787F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447757B"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72C15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709973"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47BB9F0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3CFB51F"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640BE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287141" w14:textId="77777777" w:rsidR="00730C85" w:rsidRPr="00A8121B" w:rsidRDefault="00730C85" w:rsidP="0006606B">
            <w:pPr>
              <w:pStyle w:val="TAC"/>
            </w:pPr>
            <w:r w:rsidRPr="00A8121B">
              <w:t>1</w:t>
            </w:r>
            <w:r>
              <w:t>6</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DC57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8A03814" w14:textId="77777777" w:rsidTr="0006606B">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CB9BC" w14:textId="77777777" w:rsidR="00730C85" w:rsidRPr="00A8121B" w:rsidRDefault="00730C85" w:rsidP="0006606B">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07E3B49" w14:textId="77777777" w:rsidR="00730C85" w:rsidRPr="00A8121B" w:rsidRDefault="00730C85" w:rsidP="0006606B">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B53F2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43A622" w14:textId="77777777" w:rsidR="00730C85" w:rsidRPr="00EC6EEA" w:rsidRDefault="00730C85" w:rsidP="0006606B">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6F495BB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C4F5A0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B3CEE4C"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E9EEB"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97377E3" w14:textId="77777777" w:rsidR="00730C85" w:rsidRPr="00A8121B" w:rsidRDefault="00730C85" w:rsidP="0006606B">
            <w:pPr>
              <w:pStyle w:val="TAC"/>
            </w:pPr>
            <w:r>
              <w:rPr>
                <w:rFonts w:eastAsia="等线"/>
              </w:rPr>
              <w:t>5</w:t>
            </w:r>
            <w:r w:rsidRPr="00A8121B">
              <w:rPr>
                <w:rFonts w:eastAsia="等线"/>
              </w:rPr>
              <w:t>.0</w:t>
            </w:r>
          </w:p>
        </w:tc>
        <w:tc>
          <w:tcPr>
            <w:tcW w:w="1140" w:type="dxa"/>
            <w:tcBorders>
              <w:top w:val="single" w:sz="4" w:space="0" w:color="auto"/>
              <w:bottom w:val="single" w:sz="4" w:space="0" w:color="auto"/>
              <w:right w:val="single" w:sz="4" w:space="0" w:color="auto"/>
            </w:tcBorders>
            <w:vAlign w:val="center"/>
          </w:tcPr>
          <w:p w14:paraId="7DCB031F"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043BD49" w14:textId="77777777" w:rsidR="00730C85" w:rsidRPr="00A8121B" w:rsidRDefault="00730C85" w:rsidP="0006606B">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191A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9FCADEC" w14:textId="77777777" w:rsidR="00730C85" w:rsidRPr="00A8121B" w:rsidRDefault="00730C85" w:rsidP="0006606B">
            <w:pPr>
              <w:pStyle w:val="TAC"/>
              <w:rPr>
                <w:szCs w:val="18"/>
              </w:rPr>
            </w:pPr>
            <w:r w:rsidRPr="00A8121B">
              <w:t>1</w:t>
            </w:r>
            <w:r>
              <w:t>6</w:t>
            </w:r>
            <w:r w:rsidRPr="00A8121B">
              <w:t>.5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DA907E1"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9C504B0" w14:textId="77777777" w:rsidTr="0006606B">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941BF9" w14:textId="77777777" w:rsidR="00730C85" w:rsidRDefault="00730C85" w:rsidP="0006606B">
            <w:pPr>
              <w:pStyle w:val="TAN"/>
            </w:pPr>
            <w:r w:rsidRPr="001964F2">
              <w:t>NOTE 1:</w:t>
            </w:r>
            <w:r w:rsidRPr="001964F2">
              <w:tab/>
              <w:t>This table is targeted to large FWA form factor with 20 dB or above antenna isolation.</w:t>
            </w:r>
          </w:p>
          <w:p w14:paraId="4E020EF3" w14:textId="77777777" w:rsidR="00730C85" w:rsidRPr="00A8121B" w:rsidRDefault="00730C85" w:rsidP="0006606B">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400464E8" w14:textId="77777777" w:rsidR="00730C85" w:rsidRPr="00A8121B" w:rsidRDefault="00730C85" w:rsidP="0006606B">
            <w:pPr>
              <w:pStyle w:val="TAN"/>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039FEFF4" w14:textId="77777777" w:rsidR="00730C85" w:rsidRPr="00A8121B" w:rsidRDefault="00730C85" w:rsidP="0006606B">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06518B63" w14:textId="77777777" w:rsidR="00730C85" w:rsidRDefault="00730C85" w:rsidP="00730C85"/>
    <w:p w14:paraId="015D1854" w14:textId="77777777" w:rsidR="00730C85" w:rsidRPr="00A8121B" w:rsidRDefault="00730C85" w:rsidP="00730C85">
      <w:pPr>
        <w:pStyle w:val="TH"/>
      </w:pPr>
      <w:r w:rsidRPr="00A8121B">
        <w:lastRenderedPageBreak/>
        <w:t>Table 6.2D.2.5-</w:t>
      </w:r>
      <w:r>
        <w:t>4</w:t>
      </w:r>
      <w:r w:rsidRPr="00A8121B">
        <w:t xml:space="preserve">a: </w:t>
      </w:r>
      <w:r>
        <w:t xml:space="preserve">UL MIMO MPR </w:t>
      </w:r>
      <w:r w:rsidRPr="00A8121B">
        <w:t xml:space="preserve">test requirements (for Band n41, n77, n78, n79) for Power Class </w:t>
      </w:r>
      <w:r>
        <w:t>1.5 FWA UEs</w:t>
      </w:r>
      <w:r w:rsidRPr="00A8121B">
        <w:t xml:space="preserve"> 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30C85" w:rsidRPr="00A8121B" w14:paraId="5AFBADF7" w14:textId="77777777" w:rsidTr="0006606B">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B0D4E" w14:textId="77777777" w:rsidR="00730C85" w:rsidRPr="00A8121B" w:rsidRDefault="00730C85" w:rsidP="0006606B">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ABA4B6A" w14:textId="77777777" w:rsidR="00730C85" w:rsidRPr="00A8121B" w:rsidRDefault="00730C85" w:rsidP="0006606B">
            <w:pPr>
              <w:pStyle w:val="TAH"/>
              <w:rPr>
                <w:rFonts w:eastAsia="等线"/>
                <w:vertAlign w:val="subscript"/>
              </w:rPr>
            </w:pPr>
            <w:r w:rsidRPr="00A8121B">
              <w:t>P</w:t>
            </w:r>
            <w:r w:rsidRPr="00A8121B">
              <w:rPr>
                <w:vertAlign w:val="subscript"/>
              </w:rPr>
              <w:t>PowerClass</w:t>
            </w:r>
          </w:p>
          <w:p w14:paraId="07EC2469" w14:textId="77777777" w:rsidR="00730C85" w:rsidRPr="00A8121B" w:rsidRDefault="00730C85" w:rsidP="0006606B">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093D9023" w14:textId="77777777" w:rsidR="00730C85" w:rsidRPr="00A8121B" w:rsidRDefault="00730C85" w:rsidP="0006606B">
            <w:pPr>
              <w:pStyle w:val="TAH"/>
              <w:rPr>
                <w:vertAlign w:val="subscript"/>
              </w:rPr>
            </w:pPr>
            <w:r w:rsidRPr="00A8121B">
              <w:t>ΔP</w:t>
            </w:r>
            <w:r w:rsidRPr="00A8121B">
              <w:rPr>
                <w:vertAlign w:val="subscript"/>
              </w:rPr>
              <w:t>PowerClass</w:t>
            </w:r>
          </w:p>
          <w:p w14:paraId="19CF46D7" w14:textId="77777777" w:rsidR="00730C85" w:rsidRPr="00A8121B" w:rsidRDefault="00730C85" w:rsidP="0006606B">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5B74" w14:textId="77777777" w:rsidR="00730C85" w:rsidRPr="00A8121B" w:rsidRDefault="00730C85" w:rsidP="0006606B">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A5792" w14:textId="77777777" w:rsidR="00730C85" w:rsidRPr="00A8121B" w:rsidRDefault="00730C85" w:rsidP="0006606B">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9CE3B20" w14:textId="77777777" w:rsidR="00730C85" w:rsidRPr="00A8121B" w:rsidRDefault="00730C85" w:rsidP="0006606B">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3895" w14:textId="77777777" w:rsidR="00730C85" w:rsidRPr="00A8121B" w:rsidRDefault="00730C85" w:rsidP="0006606B">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6DEA6C91" w14:textId="77777777" w:rsidR="00730C85" w:rsidRPr="00A8121B" w:rsidRDefault="00730C85" w:rsidP="0006606B">
            <w:pPr>
              <w:pStyle w:val="TAH"/>
              <w:rPr>
                <w:rFonts w:eastAsia="等线"/>
                <w:vertAlign w:val="subscript"/>
              </w:rPr>
            </w:pPr>
            <w:r w:rsidRPr="00A8121B">
              <w:t>T</w:t>
            </w:r>
            <w:r w:rsidRPr="00A8121B">
              <w:rPr>
                <w:vertAlign w:val="subscript"/>
              </w:rPr>
              <w:t>L,c</w:t>
            </w:r>
          </w:p>
          <w:p w14:paraId="5553D89B" w14:textId="77777777" w:rsidR="00730C85" w:rsidRPr="00A8121B" w:rsidRDefault="00730C85" w:rsidP="0006606B">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99BBC" w14:textId="77777777" w:rsidR="00730C85" w:rsidRPr="00A8121B" w:rsidRDefault="00730C85" w:rsidP="0006606B">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493" w14:textId="77777777" w:rsidR="00730C85" w:rsidRPr="00A8121B" w:rsidRDefault="00730C85" w:rsidP="0006606B">
            <w:pPr>
              <w:pStyle w:val="TAH"/>
            </w:pPr>
            <w:r w:rsidRPr="00A8121B">
              <w:t>Lower limit (dBm)</w:t>
            </w:r>
          </w:p>
        </w:tc>
      </w:tr>
      <w:tr w:rsidR="00730C85" w:rsidRPr="00A8121B" w14:paraId="14A5D57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4DD286" w14:textId="77777777" w:rsidR="00730C85" w:rsidRPr="00A8121B" w:rsidRDefault="00730C85" w:rsidP="0006606B">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892007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28F8B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B815" w14:textId="77777777" w:rsidR="00730C85" w:rsidRPr="00CF2EE6" w:rsidRDefault="00730C85" w:rsidP="0006606B">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5BD4E68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9CAE46"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2D6761E" w14:textId="77777777" w:rsidR="00730C85" w:rsidRPr="00A8121B" w:rsidRDefault="00730C85" w:rsidP="0006606B">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387E29B3"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B1298D5" w14:textId="77777777" w:rsidR="00730C85" w:rsidRPr="00A8121B" w:rsidRDefault="00730C85" w:rsidP="0006606B">
            <w:pPr>
              <w:pStyle w:val="TAC"/>
            </w:pPr>
            <w:r w:rsidRPr="00A8121B">
              <w:t>3.0</w:t>
            </w:r>
          </w:p>
        </w:tc>
        <w:tc>
          <w:tcPr>
            <w:tcW w:w="1139" w:type="dxa"/>
            <w:tcBorders>
              <w:top w:val="single" w:sz="4" w:space="0" w:color="auto"/>
              <w:bottom w:val="single" w:sz="4" w:space="0" w:color="auto"/>
              <w:right w:val="single" w:sz="4" w:space="0" w:color="auto"/>
            </w:tcBorders>
            <w:vAlign w:val="center"/>
          </w:tcPr>
          <w:p w14:paraId="737E174A"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750720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32A7F1"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61B3FF" w14:textId="77777777" w:rsidR="00730C85" w:rsidRPr="00A8121B" w:rsidRDefault="00730C85" w:rsidP="0006606B">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D4329C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9413B44"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9FB23" w14:textId="77777777" w:rsidR="00730C85" w:rsidRPr="00A8121B" w:rsidRDefault="00730C85" w:rsidP="0006606B">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6924323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CA6A91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B2AE88" w14:textId="77777777" w:rsidR="00730C85" w:rsidRPr="00CF2EE6" w:rsidRDefault="00730C85" w:rsidP="0006606B">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31DE479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76D1777"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29FF21"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2D7918" w14:textId="77777777" w:rsidR="00730C85" w:rsidRPr="00A8121B" w:rsidRDefault="00730C85" w:rsidP="0006606B">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8B5AF9"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D2DC05A" w14:textId="77777777" w:rsidR="00730C85" w:rsidRPr="00A8121B" w:rsidRDefault="00730C85" w:rsidP="0006606B">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F38F18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965754"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0A10D75"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D8DF01D"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20E36D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520D" w14:textId="77777777" w:rsidR="00730C85" w:rsidRPr="00A8121B" w:rsidRDefault="00730C85" w:rsidP="0006606B">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9D7BF5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D39DB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5F855" w14:textId="77777777" w:rsidR="00730C85" w:rsidRPr="00CF2EE6" w:rsidRDefault="00730C85" w:rsidP="0006606B">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4E24849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00233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531CCB" w14:textId="77777777" w:rsidR="00730C85" w:rsidRPr="00A8121B" w:rsidRDefault="00730C85" w:rsidP="0006606B">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533D" w14:textId="77777777" w:rsidR="00730C85" w:rsidRPr="00A8121B" w:rsidRDefault="00730C85" w:rsidP="0006606B">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A2D8B"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31F3EE" w14:textId="77777777" w:rsidR="00730C85" w:rsidRPr="00A8121B" w:rsidRDefault="00730C85" w:rsidP="0006606B">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D67C16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3ABB8"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08F6BC4" w14:textId="77777777" w:rsidR="00730C85" w:rsidRPr="00A8121B" w:rsidRDefault="00730C85" w:rsidP="0006606B">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9260156" w14:textId="77777777" w:rsidR="00730C85" w:rsidRPr="00A8121B" w:rsidRDefault="00730C85" w:rsidP="0006606B">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D65B95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37A4" w14:textId="77777777" w:rsidR="00730C85" w:rsidRPr="00A8121B" w:rsidRDefault="00730C85" w:rsidP="0006606B">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14725E8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A1339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5EE51" w14:textId="77777777" w:rsidR="00730C85" w:rsidRPr="00CF2EE6" w:rsidRDefault="00730C85" w:rsidP="0006606B">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7ED482E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AFA56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6A0CA8"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745C80" w14:textId="77777777" w:rsidR="00730C85" w:rsidRPr="00A8121B" w:rsidRDefault="00730C85" w:rsidP="0006606B">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00D81AD"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134A84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C27C0B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193D64" w14:textId="77777777" w:rsidR="00730C85" w:rsidRPr="00A8121B" w:rsidRDefault="00730C85" w:rsidP="0006606B">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5515DE" w14:textId="77777777" w:rsidR="00730C85" w:rsidRPr="00A8121B" w:rsidRDefault="00730C85" w:rsidP="0006606B">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E34DF4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79B99BF"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2837089" w14:textId="77777777" w:rsidR="00730C85" w:rsidRPr="00A8121B" w:rsidRDefault="00730C85" w:rsidP="0006606B">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0780E0E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640F368"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C66C" w14:textId="77777777" w:rsidR="00730C85" w:rsidRPr="00CF2EE6" w:rsidRDefault="00730C85" w:rsidP="0006606B">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48B6EC49"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93783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77018A" w14:textId="77777777" w:rsidR="00730C85" w:rsidRPr="00A8121B" w:rsidRDefault="00730C85" w:rsidP="0006606B">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82C9C5" w14:textId="77777777" w:rsidR="00730C85" w:rsidRPr="00A8121B" w:rsidRDefault="00730C85" w:rsidP="0006606B">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838514"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4950312"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A382D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E00A0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7EDEC7D" w14:textId="77777777" w:rsidR="00730C85" w:rsidRPr="00A8121B" w:rsidRDefault="00730C85" w:rsidP="0006606B">
            <w:pPr>
              <w:pStyle w:val="TAC"/>
            </w:pPr>
            <w:r>
              <w:rPr>
                <w:rFonts w:eastAsia="等线"/>
              </w:rPr>
              <w:t>26.0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D963C7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B8B3A9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0469" w14:textId="77777777" w:rsidR="00730C85" w:rsidRPr="00A8121B" w:rsidRDefault="00730C85" w:rsidP="0006606B">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2FC409A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EB45AB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09C82C"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A510CB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617BF5"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DD37AD"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ADC13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DB0F6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BEA14B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29A2E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5B131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6F93D45"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2B02BC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7992CB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9F63" w14:textId="77777777" w:rsidR="00730C85" w:rsidRPr="00A8121B" w:rsidRDefault="00730C85" w:rsidP="0006606B">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5473403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473D1CD"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44926B"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3B1F0C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6E0CC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4EE1BDE"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AFF61A"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813735"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122FDE86"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786E3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29A614"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D4FC2C"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1DAF296"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53C76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92F2" w14:textId="77777777" w:rsidR="00730C85" w:rsidRPr="00A8121B" w:rsidRDefault="00730C85" w:rsidP="0006606B">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0FF30A4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9DF3B9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EB162" w14:textId="77777777" w:rsidR="00730C85" w:rsidRPr="00CF2EE6" w:rsidRDefault="00730C85" w:rsidP="0006606B">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5CE7AAAE"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8BCA4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3DAC874"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48BD64"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968875"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9FDD64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116F1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DF289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24BF90" w14:textId="77777777" w:rsidR="00730C85" w:rsidRPr="00A8121B" w:rsidRDefault="00730C85" w:rsidP="0006606B">
            <w:pPr>
              <w:pStyle w:val="TAC"/>
            </w:pPr>
            <w:r>
              <w:rPr>
                <w:rFonts w:eastAsia="等线"/>
              </w:rPr>
              <w:t>24.0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9D5AC3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AAB4E9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EA365" w14:textId="77777777" w:rsidR="00730C85" w:rsidRPr="00A8121B" w:rsidRDefault="00730C85" w:rsidP="0006606B">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3FEF556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ABFFB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D411A" w14:textId="77777777" w:rsidR="00730C85" w:rsidRPr="00CF2EE6" w:rsidRDefault="00730C85" w:rsidP="0006606B">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103782C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A1ABC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4862DD" w14:textId="77777777" w:rsidR="00730C85" w:rsidRPr="00A8121B" w:rsidRDefault="00730C85" w:rsidP="0006606B">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5832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6</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84C129"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F32E04"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392D7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92ECA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8E81A3" w14:textId="77777777" w:rsidR="00730C85" w:rsidRPr="00A8121B" w:rsidRDefault="00730C85" w:rsidP="0006606B">
            <w:pPr>
              <w:pStyle w:val="TAC"/>
            </w:pPr>
            <w:r>
              <w:rPr>
                <w:rFonts w:eastAsia="等线"/>
              </w:rPr>
              <w:t>25.0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F102D6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1396A5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E634" w14:textId="77777777" w:rsidR="00730C85" w:rsidRPr="00A8121B" w:rsidRDefault="00730C85" w:rsidP="0006606B">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976095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5248F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71D0D"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4B2615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4CA112"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8CBE2F1"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CE024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39551F"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04837A7B"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2FE753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E358C2"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AD0D089"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DCEB3D"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663AAF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43A8" w14:textId="77777777" w:rsidR="00730C85" w:rsidRPr="00A8121B" w:rsidRDefault="00730C85" w:rsidP="0006606B">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357D326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F03DC32"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3377D"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C14A1A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899AFE"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00BE5A2"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525C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3750C2"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521F9EB"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37D853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6D38F8"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2F6AB1"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41CF80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F5FCAD7"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37736" w14:textId="77777777" w:rsidR="00730C85" w:rsidRPr="00A8121B" w:rsidRDefault="00730C85" w:rsidP="0006606B">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1221418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DB11D6"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81104" w14:textId="77777777" w:rsidR="00730C85" w:rsidRPr="00CF2EE6" w:rsidRDefault="00730C85" w:rsidP="0006606B">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5AC18AD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F913E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77D7A07" w14:textId="77777777" w:rsidR="00730C85" w:rsidRPr="00A8121B" w:rsidRDefault="00730C85" w:rsidP="0006606B">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F5B1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15BD65"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00FAF3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4C0F36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6488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85A2169" w14:textId="77777777" w:rsidR="00730C85" w:rsidRPr="00A8121B" w:rsidRDefault="00730C85" w:rsidP="0006606B">
            <w:pPr>
              <w:pStyle w:val="TAC"/>
            </w:pPr>
            <w:r>
              <w:rPr>
                <w:rFonts w:eastAsia="等线"/>
              </w:rPr>
              <w:t>23.0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C0B1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3CF44F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F58673" w14:textId="77777777" w:rsidR="00730C85" w:rsidRPr="00A8121B" w:rsidRDefault="00730C85" w:rsidP="0006606B">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7E33DCA4"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6A46AF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7D15C"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D176B2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774C0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9AC889A"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015089"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7B9ABE"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EC5858"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2060269"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732D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2861A88"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B49544"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1286279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94B953" w14:textId="77777777" w:rsidR="00730C85" w:rsidRPr="00A8121B" w:rsidRDefault="00730C85" w:rsidP="0006606B">
            <w:pPr>
              <w:pStyle w:val="TAC"/>
            </w:pPr>
            <w:r w:rsidRPr="00A8121B">
              <w:t>1</w:t>
            </w:r>
            <w:r>
              <w:t>4</w:t>
            </w:r>
          </w:p>
        </w:tc>
        <w:tc>
          <w:tcPr>
            <w:tcW w:w="956" w:type="dxa"/>
            <w:tcBorders>
              <w:top w:val="single" w:sz="4" w:space="0" w:color="auto"/>
              <w:left w:val="single" w:sz="4" w:space="0" w:color="auto"/>
              <w:bottom w:val="single" w:sz="4" w:space="0" w:color="auto"/>
              <w:right w:val="single" w:sz="4" w:space="0" w:color="auto"/>
            </w:tcBorders>
            <w:vAlign w:val="center"/>
          </w:tcPr>
          <w:p w14:paraId="7196950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8DFC200"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22441A"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C9B8BE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543EA5"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8F40C4C"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88769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3AFE96"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5459803" w14:textId="77777777" w:rsidR="00730C85" w:rsidRPr="00A8121B" w:rsidRDefault="00730C85" w:rsidP="0006606B">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9E5648F"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4FA80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ECF0FA"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EE56CA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94FBDE3"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E5C2" w14:textId="77777777" w:rsidR="00730C85" w:rsidRPr="00A8121B" w:rsidRDefault="00730C85" w:rsidP="0006606B">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73E020C2"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55B82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66572" w14:textId="77777777" w:rsidR="00730C85" w:rsidRPr="00CF2EE6" w:rsidRDefault="00730C85" w:rsidP="0006606B">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3DEE7F9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A167AD"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8130495" w14:textId="77777777" w:rsidR="00730C85" w:rsidRPr="00A8121B" w:rsidRDefault="00730C85" w:rsidP="0006606B">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A38C7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4</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50896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1B3563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000946"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70953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E19A0E6" w14:textId="77777777" w:rsidR="00730C85" w:rsidRPr="00A8121B" w:rsidRDefault="00730C85" w:rsidP="0006606B">
            <w:pPr>
              <w:pStyle w:val="TAC"/>
            </w:pPr>
            <w:r>
              <w:rPr>
                <w:rFonts w:eastAsia="等线"/>
              </w:rPr>
              <w:t>22.5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83E4E5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33C6860"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3349158" w14:textId="77777777" w:rsidR="00730C85" w:rsidRPr="00A8121B" w:rsidRDefault="00730C85" w:rsidP="0006606B">
            <w:pPr>
              <w:pStyle w:val="TAC"/>
            </w:pPr>
            <w:r w:rsidRPr="00A8121B">
              <w:t>1</w:t>
            </w:r>
            <w:r>
              <w:t>6</w:t>
            </w:r>
          </w:p>
        </w:tc>
        <w:tc>
          <w:tcPr>
            <w:tcW w:w="956" w:type="dxa"/>
            <w:tcBorders>
              <w:top w:val="single" w:sz="4" w:space="0" w:color="auto"/>
              <w:left w:val="single" w:sz="4" w:space="0" w:color="auto"/>
              <w:bottom w:val="single" w:sz="4" w:space="0" w:color="auto"/>
              <w:right w:val="single" w:sz="4" w:space="0" w:color="auto"/>
            </w:tcBorders>
            <w:vAlign w:val="center"/>
          </w:tcPr>
          <w:p w14:paraId="72B8BBAD"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404CC7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24CB5F"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99AC2B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12BEF91"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D9283C3"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D5B3DF"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962385F"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8195D7E"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248177"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879223"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FE35BD"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60522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6.0</w:t>
            </w:r>
            <w:r w:rsidRPr="00A8121B">
              <w:t>- TT</w:t>
            </w:r>
            <w:r>
              <w:rPr>
                <w:vertAlign w:val="superscript"/>
              </w:rPr>
              <w:t>3</w:t>
            </w:r>
            <w:r w:rsidRPr="00A8121B">
              <w:rPr>
                <w:rFonts w:ascii="MS Gothic" w:eastAsia="MS Gothic" w:hAnsi="MS Gothic" w:cs="MS Gothic"/>
              </w:rPr>
              <w:t>）</w:t>
            </w:r>
          </w:p>
        </w:tc>
      </w:tr>
      <w:tr w:rsidR="00730C85" w:rsidRPr="00A8121B" w14:paraId="0C0EC60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7D0C48" w14:textId="77777777" w:rsidR="00730C85" w:rsidRPr="00A8121B" w:rsidRDefault="00730C85" w:rsidP="0006606B">
            <w:pPr>
              <w:pStyle w:val="TAC"/>
            </w:pPr>
            <w:r w:rsidRPr="00A8121B">
              <w:t>1</w:t>
            </w:r>
            <w:r>
              <w:t>7</w:t>
            </w:r>
          </w:p>
        </w:tc>
        <w:tc>
          <w:tcPr>
            <w:tcW w:w="956" w:type="dxa"/>
            <w:tcBorders>
              <w:top w:val="single" w:sz="4" w:space="0" w:color="auto"/>
              <w:left w:val="single" w:sz="4" w:space="0" w:color="auto"/>
              <w:bottom w:val="single" w:sz="4" w:space="0" w:color="auto"/>
              <w:right w:val="single" w:sz="4" w:space="0" w:color="auto"/>
            </w:tcBorders>
            <w:vAlign w:val="center"/>
          </w:tcPr>
          <w:p w14:paraId="6B4D0517"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4C9228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3DEFCE"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A25811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D6EFC1"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FB89E1F"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96F164" w14:textId="77777777" w:rsidR="00730C85" w:rsidRPr="00A8121B" w:rsidRDefault="00730C85" w:rsidP="0006606B">
            <w:pPr>
              <w:pStyle w:val="TAC"/>
            </w:pPr>
            <w:r w:rsidRPr="00A8121B">
              <w:rPr>
                <w:rFonts w:ascii="MS Gothic" w:eastAsia="MS Gothic" w:hAnsi="MS Gothic" w:cs="MS Gothic"/>
              </w:rPr>
              <w:t>（</w:t>
            </w:r>
            <w:r>
              <w:rPr>
                <w:rFonts w:eastAsia="等线"/>
              </w:rPr>
              <w:t>21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1B752E8"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30F4765C"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6D665D"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FCC77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47C02BA" w14:textId="77777777" w:rsidR="00730C85" w:rsidRPr="00A8121B" w:rsidRDefault="00730C85" w:rsidP="0006606B">
            <w:pPr>
              <w:pStyle w:val="TAC"/>
            </w:pPr>
            <w:r w:rsidRPr="00A8121B">
              <w:t>1</w:t>
            </w:r>
            <w:r>
              <w:t>7</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81A11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6</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F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EE07E" w14:textId="77777777" w:rsidR="00730C85" w:rsidRPr="00A8121B" w:rsidRDefault="00730C85" w:rsidP="0006606B">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74870A3A"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A045B5"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F2DA9" w14:textId="77777777" w:rsidR="00730C85" w:rsidRPr="00CF2EE6" w:rsidRDefault="00730C85" w:rsidP="0006606B">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4BA77E7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AA8AE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0A0395A" w14:textId="77777777" w:rsidR="00730C85" w:rsidRPr="00A8121B" w:rsidRDefault="00730C85" w:rsidP="0006606B">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C525C2" w14:textId="77777777" w:rsidR="00730C85" w:rsidRPr="00A8121B" w:rsidRDefault="00730C85" w:rsidP="0006606B">
            <w:pPr>
              <w:pStyle w:val="TAC"/>
            </w:pPr>
            <w:r w:rsidRPr="00A8121B">
              <w:rPr>
                <w:rFonts w:ascii="MS Gothic" w:eastAsia="MS Gothic" w:hAnsi="MS Gothic" w:cs="MS Gothic"/>
              </w:rPr>
              <w:t>（</w:t>
            </w:r>
            <w:r>
              <w:t>22</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466B41" w14:textId="77777777" w:rsidR="00730C85" w:rsidRPr="00A8121B" w:rsidRDefault="00730C85" w:rsidP="0006606B">
            <w:pPr>
              <w:pStyle w:val="TAC"/>
            </w:pPr>
            <w:r>
              <w:rPr>
                <w:rFonts w:eastAsia="等线"/>
              </w:rPr>
              <w:t>3</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6B8D660A" w14:textId="77777777" w:rsidR="00730C85" w:rsidRPr="00A8121B" w:rsidRDefault="00730C85" w:rsidP="0006606B">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2A908E23"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A99BF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D16F55" w14:textId="77777777" w:rsidR="00730C85" w:rsidRPr="00A8121B" w:rsidRDefault="00730C85" w:rsidP="0006606B">
            <w:pPr>
              <w:pStyle w:val="TAC"/>
              <w:rPr>
                <w:szCs w:val="18"/>
              </w:rPr>
            </w:pPr>
            <w:r>
              <w:rPr>
                <w:rFonts w:eastAsia="等线"/>
              </w:rPr>
              <w:t>20.5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A8DB7C" w14:textId="77777777" w:rsidR="00730C85" w:rsidRPr="00A8121B" w:rsidRDefault="00730C85" w:rsidP="0006606B">
            <w:pPr>
              <w:pStyle w:val="TAC"/>
            </w:pPr>
            <w:r w:rsidRPr="00A8121B">
              <w:rPr>
                <w:rFonts w:ascii="MS Gothic" w:eastAsia="MS Gothic" w:hAnsi="MS Gothic" w:cs="MS Gothic"/>
              </w:rPr>
              <w:t>（</w:t>
            </w:r>
            <w:r>
              <w:t>17.</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7EE36AE"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4F1E" w14:textId="77777777" w:rsidR="00730C85" w:rsidRPr="00A8121B" w:rsidRDefault="00730C85" w:rsidP="0006606B">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341605AB"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E44DCF"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89CC21" w14:textId="77777777" w:rsidR="00730C85" w:rsidRPr="00CF2EE6" w:rsidRDefault="00730C85" w:rsidP="0006606B">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1168BDD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48CA1B"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57E738E" w14:textId="77777777" w:rsidR="00730C85" w:rsidRPr="00A8121B" w:rsidRDefault="00730C85" w:rsidP="0006606B">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3F144" w14:textId="77777777" w:rsidR="00730C85" w:rsidRPr="00A8121B" w:rsidRDefault="00730C85" w:rsidP="0006606B">
            <w:pPr>
              <w:pStyle w:val="TAC"/>
            </w:pPr>
            <w:r w:rsidRPr="00A8121B">
              <w:rPr>
                <w:rFonts w:ascii="MS Gothic" w:eastAsia="MS Gothic" w:hAnsi="MS Gothic" w:cs="MS Gothic"/>
              </w:rPr>
              <w:t>（</w:t>
            </w:r>
            <w:r w:rsidRPr="00A8121B">
              <w:t>2</w:t>
            </w:r>
            <w:r>
              <w:t>6</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0EBA002"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A66528D"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79E5A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6C306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88C49E" w14:textId="77777777" w:rsidR="00730C85" w:rsidRPr="00A8121B" w:rsidRDefault="00730C85" w:rsidP="0006606B">
            <w:pPr>
              <w:pStyle w:val="TAC"/>
              <w:rPr>
                <w:szCs w:val="18"/>
              </w:rPr>
            </w:pPr>
            <w:r>
              <w:rPr>
                <w:rFonts w:eastAsia="等线"/>
              </w:rPr>
              <w:t>24.5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7EBB0E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340902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83DB" w14:textId="77777777" w:rsidR="00730C85" w:rsidRPr="00A8121B" w:rsidRDefault="00730C85" w:rsidP="0006606B">
            <w:pPr>
              <w:pStyle w:val="TAC"/>
            </w:pPr>
            <w:r w:rsidRPr="00A8121B">
              <w:lastRenderedPageBreak/>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70334FC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899D9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6F0776"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37E2BD5"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646EC8"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FAD7C7"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4E78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A1FD3B"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87C9134"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DB70C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14F1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C3066F"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9DAA032"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4BDED561"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2664" w14:textId="77777777" w:rsidR="00730C85" w:rsidRPr="00A8121B" w:rsidRDefault="00730C85" w:rsidP="0006606B">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3E5BB37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F0053E9"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A00BA1"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8EAEE3D"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C2705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95C1C03" w14:textId="77777777" w:rsidR="00730C85" w:rsidRPr="00A8121B" w:rsidRDefault="00730C85" w:rsidP="0006606B">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AB5C3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FE25AB"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DF7C99E"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FE8A9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1794A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AF982C" w14:textId="77777777" w:rsidR="00730C85" w:rsidRPr="00A8121B" w:rsidRDefault="00730C85" w:rsidP="0006606B">
            <w:pPr>
              <w:pStyle w:val="TAC"/>
            </w:pPr>
            <w:r w:rsidRPr="00A8121B">
              <w:t>1</w:t>
            </w:r>
            <w:r>
              <w:t>7.5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B6DBC55"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78F628"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D589" w14:textId="77777777" w:rsidR="00730C85" w:rsidRPr="00A8121B" w:rsidRDefault="00730C85" w:rsidP="0006606B">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0788C6CF"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53FA51A"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ADAF3D" w14:textId="77777777" w:rsidR="00730C85" w:rsidRPr="00CF2EE6" w:rsidRDefault="00730C85" w:rsidP="0006606B">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43287401"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F710B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E49522F"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E2D22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A432E6"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3418582"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ABB1E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4D77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5BB7D1" w14:textId="77777777" w:rsidR="00730C85" w:rsidRPr="00A8121B" w:rsidRDefault="00730C85" w:rsidP="0006606B">
            <w:pPr>
              <w:pStyle w:val="TAC"/>
              <w:rPr>
                <w:szCs w:val="18"/>
              </w:rPr>
            </w:pPr>
            <w:r>
              <w:rPr>
                <w:rFonts w:eastAsia="等线"/>
              </w:rPr>
              <w:t>22.0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5A7ABD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1BFB93D"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3134" w14:textId="77777777" w:rsidR="00730C85" w:rsidRPr="00A8121B" w:rsidRDefault="00730C85" w:rsidP="0006606B">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2ED4551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2D1D603"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0BE576" w14:textId="77777777" w:rsidR="00730C85" w:rsidRPr="00CF2EE6" w:rsidRDefault="00730C85" w:rsidP="0006606B">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4E6EDECC"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66066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B10BCDD" w14:textId="77777777" w:rsidR="00730C85" w:rsidRPr="00A8121B" w:rsidRDefault="00730C85" w:rsidP="0006606B">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2A588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5</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F922E33"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6030C20"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F5314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6FF17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B8F547F" w14:textId="77777777" w:rsidR="00730C85" w:rsidRPr="00A8121B" w:rsidRDefault="00730C85" w:rsidP="0006606B">
            <w:pPr>
              <w:pStyle w:val="TAC"/>
              <w:rPr>
                <w:szCs w:val="18"/>
              </w:rPr>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4A9662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2288E21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203F2" w14:textId="77777777" w:rsidR="00730C85" w:rsidRPr="00A8121B" w:rsidRDefault="00730C85" w:rsidP="0006606B">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20CE29E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29EB8B"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DF390"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7AB59A66"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F13903"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24FF87"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6BDD46"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148A64"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E0DEE80"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838BF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9DC9D0"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C542227"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AF1A18"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AA8BB4C"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637E3" w14:textId="77777777" w:rsidR="00730C85" w:rsidRPr="00A8121B" w:rsidRDefault="00730C85" w:rsidP="0006606B">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1EAAEDC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7013B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B0AD44" w14:textId="77777777" w:rsidR="00730C85" w:rsidRPr="00CF2EE6" w:rsidRDefault="00730C85" w:rsidP="0006606B">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0F3F17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83C51E"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2DC3AC" w14:textId="77777777" w:rsidR="00730C85" w:rsidRPr="00A8121B" w:rsidRDefault="00730C85" w:rsidP="0006606B">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B88B0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w:t>
            </w:r>
            <w:r>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BA7AF6" w14:textId="77777777" w:rsidR="00730C85" w:rsidRPr="00A8121B" w:rsidRDefault="00730C85" w:rsidP="0006606B">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80C0D07"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5CA154"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A600E9"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07DCBFA"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070DC9"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8A0FE8A"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464D" w14:textId="77777777" w:rsidR="00730C85" w:rsidRPr="00A8121B" w:rsidRDefault="00730C85" w:rsidP="0006606B">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5563BCD5"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500E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4707CE" w14:textId="77777777" w:rsidR="00730C85" w:rsidRPr="00A8121B" w:rsidRDefault="00730C85" w:rsidP="0006606B">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10031BF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549A0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A72EA7" w14:textId="77777777" w:rsidR="00730C85" w:rsidRPr="00A8121B" w:rsidRDefault="00730C85" w:rsidP="0006606B">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B5AA83"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5B485E"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EF423C1"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0C6248"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231C5A"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B038B60" w14:textId="77777777" w:rsidR="00730C85" w:rsidRPr="00A8121B" w:rsidRDefault="00730C85" w:rsidP="0006606B">
            <w:pPr>
              <w:pStyle w:val="TAC"/>
              <w:rPr>
                <w:szCs w:val="18"/>
              </w:rPr>
            </w:pPr>
            <w:r>
              <w:rPr>
                <w:rFonts w:eastAsia="等线"/>
              </w:rPr>
              <w:t>22.0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06C42E"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7B7FA4A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51C835" w14:textId="77777777" w:rsidR="00730C85" w:rsidRPr="00A8121B" w:rsidDel="00F62664" w:rsidRDefault="00730C85" w:rsidP="0006606B">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437A4516"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B940CC"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7A9DB" w14:textId="77777777" w:rsidR="00730C85" w:rsidRPr="00A8121B" w:rsidRDefault="00730C85" w:rsidP="0006606B">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653BDE92"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D660BA"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49A9AB"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FEE6C0"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747AB"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BB51E99"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E63A541"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C78801"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4B95C97"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621D89C"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02030335"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DC552F" w14:textId="77777777" w:rsidR="00730C85" w:rsidRPr="00A8121B" w:rsidDel="00F62664" w:rsidRDefault="00730C85" w:rsidP="0006606B">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21BCE709"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6F7FA97"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556725" w14:textId="77777777" w:rsidR="00730C85" w:rsidRPr="00A8121B" w:rsidRDefault="00730C85" w:rsidP="0006606B">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3162CCAF"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533209"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0B362A8" w14:textId="77777777" w:rsidR="00730C85" w:rsidRPr="00A8121B" w:rsidRDefault="00730C85" w:rsidP="0006606B">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834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1</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4EFC4" w14:textId="77777777" w:rsidR="00730C85" w:rsidRPr="00A8121B" w:rsidRDefault="00730C85" w:rsidP="0006606B">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C8F1C39"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3AB7B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A7790B"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DB7B5A" w14:textId="77777777" w:rsidR="00730C85" w:rsidRPr="00A8121B" w:rsidRDefault="00730C85" w:rsidP="0006606B">
            <w:pPr>
              <w:pStyle w:val="TAC"/>
            </w:pPr>
            <w:r w:rsidRPr="00A8121B">
              <w:t>1</w:t>
            </w:r>
            <w:r>
              <w:t>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181C50" w14:textId="77777777" w:rsidR="00730C85" w:rsidRPr="00A8121B" w:rsidRDefault="00730C85" w:rsidP="0006606B">
            <w:pPr>
              <w:pStyle w:val="TAC"/>
            </w:pPr>
            <w:r w:rsidRPr="00A8121B">
              <w:rPr>
                <w:rFonts w:ascii="MS Gothic" w:eastAsia="MS Gothic" w:hAnsi="MS Gothic" w:cs="MS Gothic"/>
              </w:rPr>
              <w:t>（</w:t>
            </w:r>
            <w:r w:rsidRPr="00A8121B">
              <w:t>1</w:t>
            </w:r>
            <w:r>
              <w:t>6.0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C5804B2"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A913" w14:textId="77777777" w:rsidR="00730C85" w:rsidRPr="00A8121B" w:rsidRDefault="00730C85" w:rsidP="0006606B">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9C906D0"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1719E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4A7410" w14:textId="77777777" w:rsidR="00730C85" w:rsidRPr="00A8121B" w:rsidRDefault="00730C85" w:rsidP="0006606B">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705350EB"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543D54"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5C18DD2" w14:textId="77777777" w:rsidR="00730C85" w:rsidRPr="00A8121B" w:rsidRDefault="00730C85" w:rsidP="0006606B">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6A5DA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97712A" w14:textId="77777777" w:rsidR="00730C85" w:rsidRPr="00A8121B" w:rsidRDefault="00730C85" w:rsidP="0006606B">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0DD133A" w14:textId="77777777" w:rsidR="00730C85" w:rsidRPr="00A8121B" w:rsidRDefault="00730C85" w:rsidP="0006606B">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37700A"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D1EC8D"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6CAA8D" w14:textId="77777777" w:rsidR="00730C85" w:rsidRPr="00A8121B" w:rsidRDefault="00730C85" w:rsidP="0006606B">
            <w:pPr>
              <w:pStyle w:val="TAC"/>
              <w:rPr>
                <w:szCs w:val="18"/>
              </w:rPr>
            </w:pPr>
            <w:r>
              <w:rPr>
                <w:rFonts w:eastAsia="等线"/>
              </w:rPr>
              <w:t>21.5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D7A815"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37B1095B"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B8FD0D" w14:textId="77777777" w:rsidR="00730C85" w:rsidRPr="00A8121B" w:rsidRDefault="00730C85" w:rsidP="0006606B">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4ED0B423"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9B8971"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F48F03"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151F5390"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D57D3F"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232D419"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2FF8072"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EF8C8C"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46EFCFB8"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79009F3B"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98F06"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20A4EF" w14:textId="77777777" w:rsidR="00730C85" w:rsidRPr="00A8121B" w:rsidRDefault="00730C85" w:rsidP="0006606B">
            <w:pPr>
              <w:pStyle w:val="TAC"/>
            </w:pPr>
            <w:r w:rsidRPr="00A8121B">
              <w:t>1</w:t>
            </w:r>
            <w:r>
              <w:t>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D6430C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4.0</w:t>
            </w:r>
            <w:r w:rsidRPr="00A8121B">
              <w:t>- TT</w:t>
            </w:r>
            <w:r>
              <w:rPr>
                <w:vertAlign w:val="superscript"/>
              </w:rPr>
              <w:t>3</w:t>
            </w:r>
            <w:r w:rsidRPr="00A8121B">
              <w:rPr>
                <w:rFonts w:ascii="MS Gothic" w:eastAsia="MS Gothic" w:hAnsi="MS Gothic" w:cs="MS Gothic"/>
              </w:rPr>
              <w:t>）</w:t>
            </w:r>
          </w:p>
        </w:tc>
      </w:tr>
      <w:tr w:rsidR="00730C85" w:rsidRPr="00A8121B" w14:paraId="23EFCE66"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C0BCA8" w14:textId="77777777" w:rsidR="00730C85" w:rsidRPr="00A8121B" w:rsidRDefault="00730C85" w:rsidP="0006606B">
            <w:pPr>
              <w:pStyle w:val="TAC"/>
            </w:pPr>
            <w:r>
              <w:t>31</w:t>
            </w:r>
          </w:p>
        </w:tc>
        <w:tc>
          <w:tcPr>
            <w:tcW w:w="956" w:type="dxa"/>
            <w:tcBorders>
              <w:top w:val="single" w:sz="4" w:space="0" w:color="auto"/>
              <w:left w:val="single" w:sz="4" w:space="0" w:color="auto"/>
              <w:bottom w:val="single" w:sz="4" w:space="0" w:color="auto"/>
              <w:right w:val="single" w:sz="4" w:space="0" w:color="auto"/>
            </w:tcBorders>
            <w:vAlign w:val="center"/>
          </w:tcPr>
          <w:p w14:paraId="06122F48"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ACA41E"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0C6E6"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687B41A4"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922A7C"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174C532"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BDC317"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F21E79"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4487EEFC"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2DE80A05"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D53ECE"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4D72845" w14:textId="77777777" w:rsidR="00730C85" w:rsidRPr="00A8121B" w:rsidRDefault="00730C85" w:rsidP="0006606B">
            <w:pPr>
              <w:pStyle w:val="TAC"/>
            </w:pPr>
            <w:r w:rsidRPr="00A8121B">
              <w:t>1</w:t>
            </w:r>
            <w:r>
              <w:t>6</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D30CB31"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1</w:t>
            </w:r>
            <w:r>
              <w:rPr>
                <w:rFonts w:eastAsia="MS Gothic" w:cs="MS Gothic"/>
              </w:rPr>
              <w:t>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5D225559" w14:textId="77777777" w:rsidTr="0006606B">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F05A" w14:textId="77777777" w:rsidR="00730C85" w:rsidRPr="00A8121B" w:rsidRDefault="00730C85" w:rsidP="0006606B">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148A899C" w14:textId="77777777" w:rsidR="00730C85" w:rsidRPr="00A8121B" w:rsidRDefault="00730C85" w:rsidP="0006606B">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1CDE224" w14:textId="77777777" w:rsidR="00730C85" w:rsidRPr="00A8121B" w:rsidRDefault="00730C85" w:rsidP="0006606B">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948F4" w14:textId="77777777" w:rsidR="00730C85" w:rsidRPr="00A8121B" w:rsidRDefault="00730C85" w:rsidP="0006606B">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4C20BC97" w14:textId="77777777" w:rsidR="00730C85" w:rsidRPr="00A8121B" w:rsidRDefault="00730C85" w:rsidP="0006606B">
            <w:pPr>
              <w:pStyle w:val="TAC"/>
            </w:pPr>
            <w:r w:rsidRPr="00A8121B">
              <w:t>0</w:t>
            </w:r>
          </w:p>
        </w:tc>
        <w:tc>
          <w:tcPr>
            <w:tcW w:w="1007" w:type="dxa"/>
            <w:tcBorders>
              <w:top w:val="single" w:sz="4" w:space="0" w:color="auto"/>
              <w:bottom w:val="single" w:sz="4" w:space="0" w:color="auto"/>
              <w:right w:val="single" w:sz="4" w:space="0" w:color="auto"/>
            </w:tcBorders>
            <w:vAlign w:val="center"/>
          </w:tcPr>
          <w:p w14:paraId="1EEFC1C0" w14:textId="77777777" w:rsidR="00730C85" w:rsidRPr="00A8121B" w:rsidRDefault="00730C85" w:rsidP="0006606B">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EE8B4DE" w14:textId="77777777" w:rsidR="00730C85" w:rsidRPr="00A8121B" w:rsidRDefault="00730C85" w:rsidP="0006606B">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6FABD8"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2</w:t>
            </w:r>
            <w:r>
              <w:rPr>
                <w:rFonts w:eastAsia="MS Gothic" w:cs="MS Gothic"/>
              </w:rPr>
              <w:t>0</w:t>
            </w:r>
            <w:r w:rsidRPr="00A8121B">
              <w:t>.0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207FC6" w14:textId="77777777" w:rsidR="00730C85" w:rsidRPr="00A8121B" w:rsidRDefault="00730C85" w:rsidP="0006606B">
            <w:pPr>
              <w:pStyle w:val="TAC"/>
            </w:pPr>
            <w:r>
              <w:rPr>
                <w:rFonts w:eastAsia="等线"/>
              </w:rPr>
              <w:t>5</w:t>
            </w:r>
            <w:r w:rsidRPr="00A8121B">
              <w:rPr>
                <w:rFonts w:eastAsia="等线"/>
              </w:rPr>
              <w:t>.0</w:t>
            </w:r>
          </w:p>
        </w:tc>
        <w:tc>
          <w:tcPr>
            <w:tcW w:w="1139" w:type="dxa"/>
            <w:tcBorders>
              <w:top w:val="single" w:sz="4" w:space="0" w:color="auto"/>
              <w:bottom w:val="single" w:sz="4" w:space="0" w:color="auto"/>
              <w:right w:val="single" w:sz="4" w:space="0" w:color="auto"/>
            </w:tcBorders>
            <w:vAlign w:val="center"/>
          </w:tcPr>
          <w:p w14:paraId="04D27D9D" w14:textId="77777777" w:rsidR="00730C85" w:rsidRPr="00A8121B" w:rsidRDefault="00730C85" w:rsidP="0006606B">
            <w:pPr>
              <w:pStyle w:val="TAC"/>
            </w:pPr>
            <w:r w:rsidRPr="00A8121B">
              <w:rPr>
                <w:rFonts w:ascii="MS Gothic" w:eastAsia="MS Gothic" w:hAnsi="MS Gothic" w:cs="MS Gothic"/>
              </w:rPr>
              <w:t>（</w:t>
            </w:r>
            <w:r>
              <w:rPr>
                <w:rFonts w:eastAsia="MS Gothic" w:cs="MS Gothic" w:hint="eastAsia"/>
              </w:rPr>
              <w:t>6</w:t>
            </w:r>
            <w:r w:rsidRPr="00A8121B">
              <w:t>.0</w:t>
            </w:r>
            <w:r>
              <w:rPr>
                <w:vertAlign w:val="superscript"/>
              </w:rPr>
              <w:t>3</w:t>
            </w:r>
            <w:r w:rsidRPr="00A8121B">
              <w:rPr>
                <w:rFonts w:ascii="MS Gothic" w:eastAsia="MS Gothic" w:hAnsi="MS Gothic" w:cs="MS Gothic"/>
              </w:rPr>
              <w:t>）</w:t>
            </w:r>
          </w:p>
        </w:tc>
        <w:tc>
          <w:tcPr>
            <w:tcW w:w="1035" w:type="dxa"/>
            <w:tcBorders>
              <w:top w:val="single" w:sz="4" w:space="0" w:color="auto"/>
              <w:left w:val="single" w:sz="4" w:space="0" w:color="auto"/>
              <w:bottom w:val="single" w:sz="4" w:space="0" w:color="auto"/>
              <w:right w:val="single" w:sz="4" w:space="0" w:color="auto"/>
            </w:tcBorders>
            <w:vAlign w:val="center"/>
          </w:tcPr>
          <w:p w14:paraId="1A29A9BC" w14:textId="77777777" w:rsidR="00730C85" w:rsidRPr="00A8121B" w:rsidRDefault="00730C85" w:rsidP="0006606B">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613F87" w14:textId="77777777" w:rsidR="00730C85" w:rsidRPr="00A8121B" w:rsidRDefault="00730C85" w:rsidP="0006606B">
            <w:pPr>
              <w:pStyle w:val="TAC"/>
            </w:pPr>
            <w:r>
              <w:rPr>
                <w:rFonts w:eastAsia="等线"/>
              </w:rP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CEFAA7" w14:textId="77777777" w:rsidR="00730C85" w:rsidRPr="00A8121B" w:rsidRDefault="00730C85" w:rsidP="0006606B">
            <w:pPr>
              <w:pStyle w:val="TAC"/>
              <w:rPr>
                <w:szCs w:val="18"/>
              </w:rPr>
            </w:pPr>
            <w:r w:rsidRPr="00A8121B">
              <w:t>1</w:t>
            </w:r>
            <w:r>
              <w:t>6</w:t>
            </w:r>
            <w:r w:rsidRPr="00A8121B">
              <w:t>.5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B72C5FD" w14:textId="77777777" w:rsidR="00730C85" w:rsidRPr="00A8121B" w:rsidRDefault="00730C85" w:rsidP="0006606B">
            <w:pPr>
              <w:pStyle w:val="TAC"/>
            </w:pPr>
            <w:r w:rsidRPr="00A8121B">
              <w:rPr>
                <w:rFonts w:ascii="MS Gothic" w:eastAsia="MS Gothic" w:hAnsi="MS Gothic" w:cs="MS Gothic"/>
              </w:rPr>
              <w:t>（</w:t>
            </w:r>
            <w:r>
              <w:t>14.</w:t>
            </w:r>
            <w:r w:rsidRPr="00A8121B">
              <w:t>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730C85" w:rsidRPr="00A8121B" w14:paraId="6A138214" w14:textId="77777777" w:rsidTr="0006606B">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11A64" w14:textId="77777777" w:rsidR="00730C85" w:rsidRDefault="00730C85" w:rsidP="0006606B">
            <w:pPr>
              <w:pStyle w:val="TAN"/>
            </w:pPr>
            <w:r w:rsidRPr="001964F2">
              <w:t>NOTE 1:</w:t>
            </w:r>
            <w:r w:rsidRPr="001964F2">
              <w:tab/>
              <w:t>This table is targeted to large FWA form factor with 20 dB or above antenna isolation.</w:t>
            </w:r>
          </w:p>
          <w:p w14:paraId="3BCE26C0" w14:textId="77777777" w:rsidR="00730C85" w:rsidRPr="00A8121B" w:rsidRDefault="00730C85" w:rsidP="0006606B">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6EB164F8" w14:textId="77777777" w:rsidR="00730C85" w:rsidRPr="00A8121B" w:rsidRDefault="00730C85" w:rsidP="0006606B">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67B7A67" w14:textId="77777777" w:rsidR="00730C85" w:rsidRPr="00A8121B" w:rsidRDefault="00730C85" w:rsidP="0006606B">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0972301B" w14:textId="77777777" w:rsidR="00730C85" w:rsidRPr="00A8121B" w:rsidRDefault="00730C85" w:rsidP="00730C85"/>
    <w:p w14:paraId="7CAC326E" w14:textId="77777777" w:rsidR="00730C85" w:rsidRPr="00A8121B" w:rsidRDefault="00730C85" w:rsidP="00730C85">
      <w:pPr>
        <w:sectPr w:rsidR="00730C85" w:rsidRPr="00A8121B" w:rsidSect="00B729B2">
          <w:pgSz w:w="16838" w:h="11906" w:orient="landscape"/>
          <w:pgMar w:top="1134" w:right="1418" w:bottom="1134" w:left="1134" w:header="851" w:footer="340" w:gutter="0"/>
          <w:cols w:space="708"/>
          <w:docGrid w:linePitch="360"/>
        </w:sectPr>
      </w:pPr>
    </w:p>
    <w:p w14:paraId="75178FC2" w14:textId="77777777" w:rsidR="00730C85" w:rsidRPr="00A8121B" w:rsidRDefault="00730C85" w:rsidP="00730C85">
      <w:pPr>
        <w:pStyle w:val="TH"/>
      </w:pPr>
      <w:bookmarkStart w:id="9" w:name="_Toc27477900"/>
      <w:bookmarkStart w:id="10" w:name="_Toc36226593"/>
      <w:bookmarkStart w:id="11" w:name="_Toc44323850"/>
      <w:bookmarkStart w:id="12" w:name="_Toc52990033"/>
      <w:bookmarkStart w:id="13" w:name="_Toc60823229"/>
      <w:bookmarkStart w:id="14" w:name="_Toc60825151"/>
      <w:bookmarkStart w:id="15" w:name="_Toc69306048"/>
      <w:bookmarkStart w:id="16" w:name="_Toc69309826"/>
      <w:bookmarkStart w:id="17" w:name="_Toc76020138"/>
      <w:bookmarkStart w:id="18" w:name="_Toc83720612"/>
      <w:bookmarkStart w:id="19" w:name="_Toc90916468"/>
      <w:bookmarkStart w:id="20" w:name="_Toc90916665"/>
      <w:bookmarkStart w:id="21" w:name="_Toc90917421"/>
      <w:r>
        <w:lastRenderedPageBreak/>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30C85" w:rsidRPr="00A8121B" w14:paraId="3728BB8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2F19A" w14:textId="77777777" w:rsidR="00730C85" w:rsidRPr="00A8121B" w:rsidRDefault="00730C85" w:rsidP="0006606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2B589E" w14:textId="77777777" w:rsidR="00730C85" w:rsidRPr="00A8121B" w:rsidRDefault="00730C85" w:rsidP="0006606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37DAA" w14:textId="77777777" w:rsidR="00730C85" w:rsidRPr="00A8121B" w:rsidRDefault="00730C85" w:rsidP="0006606B">
            <w:pPr>
              <w:pStyle w:val="TAH"/>
            </w:pPr>
            <w:r w:rsidRPr="00A8121B">
              <w:t>3.0GHz &lt; f ≤ 6.0GHz</w:t>
            </w:r>
          </w:p>
        </w:tc>
      </w:tr>
      <w:tr w:rsidR="00730C85" w:rsidRPr="00A8121B" w14:paraId="674C0F71"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AFCD11" w14:textId="77777777" w:rsidR="00730C85" w:rsidRPr="00A8121B" w:rsidRDefault="00730C85" w:rsidP="0006606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5ACB88" w14:textId="77777777" w:rsidR="00730C85" w:rsidRPr="00A8121B" w:rsidRDefault="00730C85" w:rsidP="0006606B">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D3F0FC0" w14:textId="77777777" w:rsidR="00730C85" w:rsidRPr="00A8121B" w:rsidRDefault="00730C85" w:rsidP="0006606B">
            <w:pPr>
              <w:pStyle w:val="TAC"/>
              <w:rPr>
                <w:rFonts w:cs="Arial"/>
              </w:rPr>
            </w:pPr>
            <w:r w:rsidRPr="00A8121B">
              <w:rPr>
                <w:rFonts w:cs="Arial"/>
              </w:rPr>
              <w:t>1.0</w:t>
            </w:r>
          </w:p>
        </w:tc>
      </w:tr>
      <w:tr w:rsidR="00730C85" w:rsidRPr="00A8121B" w14:paraId="40E9C759"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F941F5" w14:textId="77777777" w:rsidR="00730C85" w:rsidRPr="00A8121B" w:rsidRDefault="00730C85" w:rsidP="0006606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4644106" w14:textId="77777777" w:rsidR="00730C85" w:rsidRPr="00A8121B" w:rsidRDefault="00730C85" w:rsidP="0006606B">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251F681C" w14:textId="77777777" w:rsidR="00730C85" w:rsidRPr="00A8121B" w:rsidRDefault="00730C85" w:rsidP="0006606B">
            <w:pPr>
              <w:pStyle w:val="TAC"/>
            </w:pPr>
            <w:r w:rsidRPr="00A8121B">
              <w:t>1.0</w:t>
            </w:r>
          </w:p>
        </w:tc>
      </w:tr>
    </w:tbl>
    <w:p w14:paraId="63917E9E" w14:textId="77777777" w:rsidR="00730C85" w:rsidRPr="00A8121B" w:rsidRDefault="00730C85" w:rsidP="00730C85"/>
    <w:p w14:paraId="5FB352B5" w14:textId="77777777" w:rsidR="00730C85" w:rsidRPr="00A8121B" w:rsidRDefault="00730C85" w:rsidP="00730C85">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7D78C563" w14:textId="77777777" w:rsidR="00730C85" w:rsidRPr="00A8121B" w:rsidRDefault="00730C85" w:rsidP="00730C85">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1D396CCA" w14:textId="77777777" w:rsidR="00730C85" w:rsidRPr="00A8121B" w:rsidRDefault="00730C85">
      <w:pPr>
        <w:pStyle w:val="B10"/>
        <w:pPrChange w:id="22" w:author="zhangyufeng@caict.ac.cn" w:date="2022-10-12T10:10:00Z">
          <w:pPr/>
        </w:pPrChange>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3F0F44BE" w14:textId="77777777" w:rsidR="00730C85" w:rsidRPr="00A8121B" w:rsidRDefault="00730C85" w:rsidP="00730C85">
      <w:pPr>
        <w:pStyle w:val="3"/>
      </w:pPr>
      <w:r w:rsidRPr="00A8121B">
        <w:t>6.2D.3</w:t>
      </w:r>
      <w:r w:rsidRPr="00A8121B">
        <w:tab/>
        <w:t>UE additional maximum output power reduction for UL MIMO</w:t>
      </w:r>
      <w:bookmarkEnd w:id="9"/>
      <w:bookmarkEnd w:id="10"/>
      <w:bookmarkEnd w:id="11"/>
      <w:bookmarkEnd w:id="12"/>
      <w:bookmarkEnd w:id="13"/>
      <w:bookmarkEnd w:id="14"/>
      <w:bookmarkEnd w:id="15"/>
      <w:bookmarkEnd w:id="16"/>
      <w:bookmarkEnd w:id="17"/>
      <w:bookmarkEnd w:id="18"/>
      <w:bookmarkEnd w:id="19"/>
      <w:bookmarkEnd w:id="20"/>
      <w:bookmarkEnd w:id="21"/>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DFC11" w14:textId="77777777" w:rsidR="006F2D82" w:rsidRDefault="006F2D82" w:rsidP="00A77F83">
      <w:r>
        <w:separator/>
      </w:r>
    </w:p>
    <w:p w14:paraId="63CC1647" w14:textId="77777777" w:rsidR="006F2D82" w:rsidRDefault="006F2D82" w:rsidP="00A77F83"/>
    <w:p w14:paraId="277F969C" w14:textId="77777777" w:rsidR="006F2D82" w:rsidRDefault="006F2D82" w:rsidP="00A77F83"/>
    <w:p w14:paraId="64C198F7" w14:textId="77777777" w:rsidR="006F2D82" w:rsidRDefault="006F2D82" w:rsidP="00A77F83"/>
    <w:p w14:paraId="721621B5" w14:textId="77777777" w:rsidR="006F2D82" w:rsidRDefault="006F2D82" w:rsidP="00A77F83"/>
    <w:p w14:paraId="5617FEC2" w14:textId="77777777" w:rsidR="006F2D82" w:rsidRDefault="006F2D82" w:rsidP="00A77F83"/>
    <w:p w14:paraId="719548CB" w14:textId="77777777" w:rsidR="006F2D82" w:rsidRDefault="006F2D82" w:rsidP="00A77F83"/>
    <w:p w14:paraId="0716784E" w14:textId="77777777" w:rsidR="006F2D82" w:rsidRDefault="006F2D82" w:rsidP="00A77F83"/>
    <w:p w14:paraId="0411F2D3" w14:textId="77777777" w:rsidR="006F2D82" w:rsidRDefault="006F2D82" w:rsidP="00A77F83"/>
    <w:p w14:paraId="3F9D3BC1" w14:textId="77777777" w:rsidR="006F2D82" w:rsidRDefault="006F2D82" w:rsidP="00A77F83"/>
    <w:p w14:paraId="0E0A304F" w14:textId="77777777" w:rsidR="006F2D82" w:rsidRDefault="006F2D82" w:rsidP="00A77F83"/>
    <w:p w14:paraId="37EC0E55" w14:textId="77777777" w:rsidR="006F2D82" w:rsidRDefault="006F2D82" w:rsidP="00A77F83"/>
  </w:endnote>
  <w:endnote w:type="continuationSeparator" w:id="0">
    <w:p w14:paraId="5E5F77CB" w14:textId="77777777" w:rsidR="006F2D82" w:rsidRDefault="006F2D82" w:rsidP="00A77F83">
      <w:r>
        <w:continuationSeparator/>
      </w:r>
    </w:p>
    <w:p w14:paraId="0F838D2D" w14:textId="77777777" w:rsidR="006F2D82" w:rsidRDefault="006F2D82" w:rsidP="00A77F83"/>
    <w:p w14:paraId="44CBB670" w14:textId="77777777" w:rsidR="006F2D82" w:rsidRDefault="006F2D82" w:rsidP="00A77F83"/>
    <w:p w14:paraId="5622BE47" w14:textId="77777777" w:rsidR="006F2D82" w:rsidRDefault="006F2D82" w:rsidP="00A77F83"/>
    <w:p w14:paraId="0DEA9099" w14:textId="77777777" w:rsidR="006F2D82" w:rsidRDefault="006F2D82" w:rsidP="00A77F83"/>
    <w:p w14:paraId="7AB9F926" w14:textId="77777777" w:rsidR="006F2D82" w:rsidRDefault="006F2D82" w:rsidP="00A77F83"/>
    <w:p w14:paraId="4B981027" w14:textId="77777777" w:rsidR="006F2D82" w:rsidRDefault="006F2D82" w:rsidP="00A77F83"/>
    <w:p w14:paraId="23B090FF" w14:textId="77777777" w:rsidR="006F2D82" w:rsidRDefault="006F2D82" w:rsidP="00A77F83"/>
    <w:p w14:paraId="47B73E88" w14:textId="77777777" w:rsidR="006F2D82" w:rsidRDefault="006F2D82" w:rsidP="00A77F83"/>
    <w:p w14:paraId="5BE6D493" w14:textId="77777777" w:rsidR="006F2D82" w:rsidRDefault="006F2D82" w:rsidP="00A77F83"/>
    <w:p w14:paraId="4175FE31" w14:textId="77777777" w:rsidR="006F2D82" w:rsidRDefault="006F2D82" w:rsidP="00A77F83"/>
    <w:p w14:paraId="66A58221" w14:textId="77777777" w:rsidR="006F2D82" w:rsidRDefault="006F2D8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917B" w14:textId="77777777" w:rsidR="006F2D82" w:rsidRDefault="006F2D82" w:rsidP="00A77F83">
      <w:r>
        <w:separator/>
      </w:r>
    </w:p>
    <w:p w14:paraId="2C70DA40" w14:textId="77777777" w:rsidR="006F2D82" w:rsidRDefault="006F2D82" w:rsidP="00A77F83"/>
    <w:p w14:paraId="0071966E" w14:textId="77777777" w:rsidR="006F2D82" w:rsidRDefault="006F2D82" w:rsidP="00A77F83"/>
    <w:p w14:paraId="20A4B0E3" w14:textId="77777777" w:rsidR="006F2D82" w:rsidRDefault="006F2D82" w:rsidP="00A77F83"/>
    <w:p w14:paraId="6922AD69" w14:textId="77777777" w:rsidR="006F2D82" w:rsidRDefault="006F2D82" w:rsidP="00A77F83"/>
    <w:p w14:paraId="72637C48" w14:textId="77777777" w:rsidR="006F2D82" w:rsidRDefault="006F2D82" w:rsidP="00A77F83"/>
    <w:p w14:paraId="6DA3C44C" w14:textId="77777777" w:rsidR="006F2D82" w:rsidRDefault="006F2D82" w:rsidP="00A77F83"/>
    <w:p w14:paraId="3EAE9869" w14:textId="77777777" w:rsidR="006F2D82" w:rsidRDefault="006F2D82" w:rsidP="00A77F83"/>
    <w:p w14:paraId="4B19D746" w14:textId="77777777" w:rsidR="006F2D82" w:rsidRDefault="006F2D82" w:rsidP="00A77F83"/>
    <w:p w14:paraId="39647E2F" w14:textId="77777777" w:rsidR="006F2D82" w:rsidRDefault="006F2D82" w:rsidP="00A77F83"/>
    <w:p w14:paraId="5F499E2D" w14:textId="77777777" w:rsidR="006F2D82" w:rsidRDefault="006F2D82" w:rsidP="00A77F83"/>
    <w:p w14:paraId="2645FAAB" w14:textId="77777777" w:rsidR="006F2D82" w:rsidRDefault="006F2D82" w:rsidP="00A77F83"/>
  </w:footnote>
  <w:footnote w:type="continuationSeparator" w:id="0">
    <w:p w14:paraId="66551FB3" w14:textId="77777777" w:rsidR="006F2D82" w:rsidRDefault="006F2D82" w:rsidP="00A77F83">
      <w:r>
        <w:continuationSeparator/>
      </w:r>
    </w:p>
    <w:p w14:paraId="6AADF901" w14:textId="77777777" w:rsidR="006F2D82" w:rsidRDefault="006F2D82" w:rsidP="00A77F83"/>
    <w:p w14:paraId="2F36998B" w14:textId="77777777" w:rsidR="006F2D82" w:rsidRDefault="006F2D82" w:rsidP="00A77F83"/>
    <w:p w14:paraId="5CAD3ED7" w14:textId="77777777" w:rsidR="006F2D82" w:rsidRDefault="006F2D82" w:rsidP="00A77F83"/>
    <w:p w14:paraId="7D5093AC" w14:textId="77777777" w:rsidR="006F2D82" w:rsidRDefault="006F2D82" w:rsidP="00A77F83"/>
    <w:p w14:paraId="173E17F6" w14:textId="77777777" w:rsidR="006F2D82" w:rsidRDefault="006F2D82" w:rsidP="00A77F83"/>
    <w:p w14:paraId="4429F030" w14:textId="77777777" w:rsidR="006F2D82" w:rsidRDefault="006F2D82" w:rsidP="00A77F83"/>
    <w:p w14:paraId="17F047A4" w14:textId="77777777" w:rsidR="006F2D82" w:rsidRDefault="006F2D82" w:rsidP="00A77F83"/>
    <w:p w14:paraId="77F92F1F" w14:textId="77777777" w:rsidR="006F2D82" w:rsidRDefault="006F2D82" w:rsidP="00A77F83"/>
    <w:p w14:paraId="2D91C295" w14:textId="77777777" w:rsidR="006F2D82" w:rsidRDefault="006F2D82" w:rsidP="00A77F83"/>
    <w:p w14:paraId="4BE28D98" w14:textId="77777777" w:rsidR="006F2D82" w:rsidRDefault="006F2D82" w:rsidP="00A77F83"/>
    <w:p w14:paraId="4D5ED44A" w14:textId="77777777" w:rsidR="006F2D82" w:rsidRDefault="006F2D8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2D82"/>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7B5"/>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17B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517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517B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517B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517B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7517B5"/>
    <w:pPr>
      <w:ind w:left="1701" w:hanging="1701"/>
      <w:outlineLvl w:val="4"/>
    </w:pPr>
    <w:rPr>
      <w:sz w:val="22"/>
    </w:rPr>
  </w:style>
  <w:style w:type="paragraph" w:styleId="6">
    <w:name w:val="heading 6"/>
    <w:aliases w:val="T1,Header 6"/>
    <w:basedOn w:val="H6"/>
    <w:next w:val="a1"/>
    <w:link w:val="62"/>
    <w:qFormat/>
    <w:rsid w:val="007517B5"/>
    <w:pPr>
      <w:outlineLvl w:val="5"/>
    </w:pPr>
  </w:style>
  <w:style w:type="paragraph" w:styleId="7">
    <w:name w:val="heading 7"/>
    <w:aliases w:val="L7,Header 7"/>
    <w:basedOn w:val="H6"/>
    <w:next w:val="a1"/>
    <w:link w:val="72"/>
    <w:qFormat/>
    <w:rsid w:val="007517B5"/>
    <w:pPr>
      <w:outlineLvl w:val="6"/>
    </w:pPr>
  </w:style>
  <w:style w:type="paragraph" w:styleId="8">
    <w:name w:val="heading 8"/>
    <w:basedOn w:val="10"/>
    <w:next w:val="a1"/>
    <w:link w:val="82"/>
    <w:qFormat/>
    <w:rsid w:val="007517B5"/>
    <w:pPr>
      <w:ind w:left="0" w:firstLine="0"/>
      <w:outlineLvl w:val="7"/>
    </w:pPr>
  </w:style>
  <w:style w:type="paragraph" w:styleId="9">
    <w:name w:val="heading 9"/>
    <w:aliases w:val="Figure Heading,FH"/>
    <w:basedOn w:val="8"/>
    <w:next w:val="a1"/>
    <w:link w:val="92"/>
    <w:qFormat/>
    <w:rsid w:val="007517B5"/>
    <w:pPr>
      <w:outlineLvl w:val="8"/>
    </w:pPr>
  </w:style>
  <w:style w:type="character" w:default="1" w:styleId="a2">
    <w:name w:val="Default Paragraph Font"/>
    <w:semiHidden/>
    <w:rsid w:val="007517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517B5"/>
  </w:style>
  <w:style w:type="paragraph" w:styleId="TOC8">
    <w:name w:val="toc 8"/>
    <w:basedOn w:val="TOC1"/>
    <w:rsid w:val="007517B5"/>
    <w:pPr>
      <w:spacing w:before="180"/>
      <w:ind w:left="2693" w:hanging="2693"/>
    </w:pPr>
    <w:rPr>
      <w:b/>
    </w:rPr>
  </w:style>
  <w:style w:type="paragraph" w:styleId="TOC1">
    <w:name w:val="toc 1"/>
    <w:rsid w:val="007517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517B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517B5"/>
    <w:pPr>
      <w:ind w:left="1701" w:hanging="1701"/>
    </w:pPr>
  </w:style>
  <w:style w:type="paragraph" w:styleId="TOC4">
    <w:name w:val="toc 4"/>
    <w:basedOn w:val="TOC3"/>
    <w:rsid w:val="007517B5"/>
    <w:pPr>
      <w:ind w:left="1418" w:hanging="1418"/>
    </w:pPr>
  </w:style>
  <w:style w:type="paragraph" w:styleId="TOC3">
    <w:name w:val="toc 3"/>
    <w:basedOn w:val="TOC2"/>
    <w:rsid w:val="007517B5"/>
    <w:pPr>
      <w:ind w:left="1134" w:hanging="1134"/>
    </w:pPr>
  </w:style>
  <w:style w:type="paragraph" w:styleId="TOC2">
    <w:name w:val="toc 2"/>
    <w:basedOn w:val="TOC1"/>
    <w:rsid w:val="007517B5"/>
    <w:pPr>
      <w:keepNext w:val="0"/>
      <w:spacing w:before="0"/>
      <w:ind w:left="851" w:hanging="851"/>
    </w:pPr>
    <w:rPr>
      <w:sz w:val="20"/>
    </w:rPr>
  </w:style>
  <w:style w:type="paragraph" w:styleId="20">
    <w:name w:val="index 2"/>
    <w:basedOn w:val="11"/>
    <w:rsid w:val="007517B5"/>
    <w:pPr>
      <w:ind w:left="284"/>
    </w:pPr>
  </w:style>
  <w:style w:type="paragraph" w:styleId="11">
    <w:name w:val="index 1"/>
    <w:basedOn w:val="a1"/>
    <w:rsid w:val="007517B5"/>
    <w:pPr>
      <w:keepLines/>
      <w:spacing w:after="0"/>
    </w:pPr>
  </w:style>
  <w:style w:type="paragraph" w:customStyle="1" w:styleId="ZH">
    <w:name w:val="ZH"/>
    <w:rsid w:val="007517B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517B5"/>
    <w:pPr>
      <w:outlineLvl w:val="9"/>
    </w:pPr>
  </w:style>
  <w:style w:type="paragraph" w:styleId="22">
    <w:name w:val="List Number 2"/>
    <w:basedOn w:val="a5"/>
    <w:rsid w:val="007517B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517B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517B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517B5"/>
    <w:pPr>
      <w:keepLines/>
      <w:spacing w:after="0"/>
      <w:ind w:left="454" w:hanging="454"/>
    </w:pPr>
    <w:rPr>
      <w:sz w:val="16"/>
    </w:rPr>
  </w:style>
  <w:style w:type="paragraph" w:customStyle="1" w:styleId="TAH">
    <w:name w:val="TAH"/>
    <w:basedOn w:val="TAC"/>
    <w:link w:val="TAHCar"/>
    <w:rsid w:val="007517B5"/>
    <w:rPr>
      <w:b/>
    </w:rPr>
  </w:style>
  <w:style w:type="paragraph" w:customStyle="1" w:styleId="TAC">
    <w:name w:val="TAC"/>
    <w:basedOn w:val="TAL"/>
    <w:link w:val="TACChar"/>
    <w:rsid w:val="007517B5"/>
    <w:pPr>
      <w:jc w:val="center"/>
    </w:pPr>
  </w:style>
  <w:style w:type="paragraph" w:customStyle="1" w:styleId="TF">
    <w:name w:val="TF"/>
    <w:aliases w:val="left"/>
    <w:basedOn w:val="TH"/>
    <w:link w:val="TFChar"/>
    <w:rsid w:val="007517B5"/>
    <w:pPr>
      <w:keepNext w:val="0"/>
      <w:spacing w:before="0" w:after="240"/>
    </w:pPr>
  </w:style>
  <w:style w:type="paragraph" w:customStyle="1" w:styleId="NO">
    <w:name w:val="NO"/>
    <w:basedOn w:val="a1"/>
    <w:link w:val="NOChar"/>
    <w:rsid w:val="007517B5"/>
    <w:pPr>
      <w:keepLines/>
      <w:ind w:left="1135" w:hanging="851"/>
    </w:pPr>
  </w:style>
  <w:style w:type="paragraph" w:styleId="TOC9">
    <w:name w:val="toc 9"/>
    <w:basedOn w:val="TOC8"/>
    <w:rsid w:val="007517B5"/>
    <w:pPr>
      <w:ind w:left="1418" w:hanging="1418"/>
    </w:pPr>
  </w:style>
  <w:style w:type="paragraph" w:customStyle="1" w:styleId="EX">
    <w:name w:val="EX"/>
    <w:basedOn w:val="a1"/>
    <w:link w:val="EXChar"/>
    <w:rsid w:val="007517B5"/>
    <w:pPr>
      <w:keepLines/>
      <w:ind w:left="1702" w:hanging="1418"/>
    </w:pPr>
  </w:style>
  <w:style w:type="paragraph" w:customStyle="1" w:styleId="FP">
    <w:name w:val="FP"/>
    <w:basedOn w:val="a1"/>
    <w:rsid w:val="007517B5"/>
    <w:pPr>
      <w:spacing w:after="0"/>
    </w:pPr>
  </w:style>
  <w:style w:type="paragraph" w:customStyle="1" w:styleId="LD">
    <w:name w:val="LD"/>
    <w:rsid w:val="007517B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517B5"/>
    <w:pPr>
      <w:spacing w:after="0"/>
    </w:pPr>
  </w:style>
  <w:style w:type="paragraph" w:customStyle="1" w:styleId="EW">
    <w:name w:val="EW"/>
    <w:basedOn w:val="EX"/>
    <w:rsid w:val="007517B5"/>
    <w:pPr>
      <w:spacing w:after="0"/>
    </w:pPr>
  </w:style>
  <w:style w:type="paragraph" w:styleId="TOC6">
    <w:name w:val="toc 6"/>
    <w:basedOn w:val="TOC5"/>
    <w:next w:val="a1"/>
    <w:rsid w:val="007517B5"/>
    <w:pPr>
      <w:ind w:left="1985" w:hanging="1985"/>
    </w:pPr>
  </w:style>
  <w:style w:type="paragraph" w:styleId="TOC7">
    <w:name w:val="toc 7"/>
    <w:basedOn w:val="TOC6"/>
    <w:next w:val="a1"/>
    <w:rsid w:val="007517B5"/>
    <w:pPr>
      <w:ind w:left="2268" w:hanging="2268"/>
    </w:pPr>
  </w:style>
  <w:style w:type="paragraph" w:styleId="24">
    <w:name w:val="List Bullet 2"/>
    <w:aliases w:val="lb2"/>
    <w:basedOn w:val="a9"/>
    <w:link w:val="25"/>
    <w:rsid w:val="007517B5"/>
    <w:pPr>
      <w:ind w:left="851"/>
    </w:pPr>
  </w:style>
  <w:style w:type="paragraph" w:styleId="32">
    <w:name w:val="List Bullet 3"/>
    <w:basedOn w:val="24"/>
    <w:link w:val="34"/>
    <w:rsid w:val="007517B5"/>
    <w:pPr>
      <w:ind w:left="1135"/>
    </w:pPr>
  </w:style>
  <w:style w:type="paragraph" w:styleId="a5">
    <w:name w:val="List Number"/>
    <w:basedOn w:val="aa"/>
    <w:rsid w:val="007517B5"/>
  </w:style>
  <w:style w:type="paragraph" w:customStyle="1" w:styleId="EQ">
    <w:name w:val="EQ"/>
    <w:basedOn w:val="a1"/>
    <w:next w:val="a1"/>
    <w:link w:val="EQChar"/>
    <w:rsid w:val="007517B5"/>
    <w:pPr>
      <w:keepLines/>
      <w:tabs>
        <w:tab w:val="center" w:pos="4536"/>
        <w:tab w:val="right" w:pos="9072"/>
      </w:tabs>
    </w:pPr>
  </w:style>
  <w:style w:type="paragraph" w:customStyle="1" w:styleId="TH">
    <w:name w:val="TH"/>
    <w:basedOn w:val="a1"/>
    <w:link w:val="THChar"/>
    <w:rsid w:val="007517B5"/>
    <w:pPr>
      <w:keepNext/>
      <w:keepLines/>
      <w:spacing w:before="60"/>
      <w:jc w:val="center"/>
    </w:pPr>
    <w:rPr>
      <w:rFonts w:ascii="Arial" w:hAnsi="Arial"/>
      <w:b/>
    </w:rPr>
  </w:style>
  <w:style w:type="paragraph" w:customStyle="1" w:styleId="NF">
    <w:name w:val="NF"/>
    <w:basedOn w:val="NO"/>
    <w:rsid w:val="007517B5"/>
    <w:pPr>
      <w:keepNext/>
      <w:spacing w:after="0"/>
    </w:pPr>
    <w:rPr>
      <w:rFonts w:ascii="Arial" w:hAnsi="Arial"/>
      <w:sz w:val="18"/>
    </w:rPr>
  </w:style>
  <w:style w:type="paragraph" w:customStyle="1" w:styleId="PL">
    <w:name w:val="PL"/>
    <w:link w:val="PLChar"/>
    <w:rsid w:val="00751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517B5"/>
    <w:pPr>
      <w:jc w:val="right"/>
    </w:pPr>
  </w:style>
  <w:style w:type="paragraph" w:customStyle="1" w:styleId="H6">
    <w:name w:val="H6"/>
    <w:basedOn w:val="5"/>
    <w:next w:val="a1"/>
    <w:link w:val="H6Char"/>
    <w:rsid w:val="007517B5"/>
    <w:pPr>
      <w:ind w:left="1985" w:hanging="1985"/>
      <w:outlineLvl w:val="9"/>
    </w:pPr>
    <w:rPr>
      <w:sz w:val="20"/>
    </w:rPr>
  </w:style>
  <w:style w:type="paragraph" w:customStyle="1" w:styleId="TAN">
    <w:name w:val="TAN"/>
    <w:basedOn w:val="TAL"/>
    <w:link w:val="TANChar"/>
    <w:rsid w:val="007517B5"/>
    <w:pPr>
      <w:ind w:left="851" w:hanging="851"/>
    </w:pPr>
  </w:style>
  <w:style w:type="paragraph" w:customStyle="1" w:styleId="TAL">
    <w:name w:val="TAL"/>
    <w:basedOn w:val="a1"/>
    <w:link w:val="TAL0"/>
    <w:rsid w:val="007517B5"/>
    <w:pPr>
      <w:keepNext/>
      <w:keepLines/>
      <w:spacing w:after="0"/>
    </w:pPr>
    <w:rPr>
      <w:rFonts w:ascii="Arial" w:hAnsi="Arial"/>
      <w:sz w:val="18"/>
    </w:rPr>
  </w:style>
  <w:style w:type="paragraph" w:customStyle="1" w:styleId="ZA">
    <w:name w:val="ZA"/>
    <w:rsid w:val="007517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517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517B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517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517B5"/>
    <w:pPr>
      <w:framePr w:wrap="notBeside" w:y="16161"/>
    </w:pPr>
  </w:style>
  <w:style w:type="character" w:customStyle="1" w:styleId="ZGSM">
    <w:name w:val="ZGSM"/>
    <w:rsid w:val="007517B5"/>
  </w:style>
  <w:style w:type="paragraph" w:styleId="26">
    <w:name w:val="List 2"/>
    <w:basedOn w:val="aa"/>
    <w:link w:val="27"/>
    <w:rsid w:val="007517B5"/>
    <w:pPr>
      <w:ind w:left="851"/>
    </w:pPr>
  </w:style>
  <w:style w:type="paragraph" w:customStyle="1" w:styleId="ZG">
    <w:name w:val="ZG"/>
    <w:rsid w:val="007517B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517B5"/>
    <w:pPr>
      <w:ind w:left="1135"/>
    </w:pPr>
  </w:style>
  <w:style w:type="paragraph" w:styleId="40">
    <w:name w:val="List 4"/>
    <w:basedOn w:val="35"/>
    <w:rsid w:val="007517B5"/>
    <w:pPr>
      <w:ind w:left="1418"/>
    </w:pPr>
  </w:style>
  <w:style w:type="paragraph" w:styleId="50">
    <w:name w:val="List 5"/>
    <w:basedOn w:val="40"/>
    <w:rsid w:val="007517B5"/>
    <w:pPr>
      <w:ind w:left="1702"/>
    </w:pPr>
  </w:style>
  <w:style w:type="paragraph" w:customStyle="1" w:styleId="EditorsNote">
    <w:name w:val="Editor's Note"/>
    <w:aliases w:val="EN,Editor's Noteormal"/>
    <w:basedOn w:val="NO"/>
    <w:link w:val="EditorsNoteCarCar"/>
    <w:rsid w:val="007517B5"/>
    <w:rPr>
      <w:color w:val="FF0000"/>
    </w:rPr>
  </w:style>
  <w:style w:type="paragraph" w:styleId="aa">
    <w:name w:val="List"/>
    <w:basedOn w:val="a1"/>
    <w:link w:val="ab"/>
    <w:rsid w:val="007517B5"/>
    <w:pPr>
      <w:ind w:left="568" w:hanging="284"/>
    </w:pPr>
  </w:style>
  <w:style w:type="paragraph" w:styleId="a9">
    <w:name w:val="List Bullet"/>
    <w:aliases w:val="UL"/>
    <w:basedOn w:val="aa"/>
    <w:link w:val="ac"/>
    <w:rsid w:val="007517B5"/>
  </w:style>
  <w:style w:type="paragraph" w:styleId="41">
    <w:name w:val="List Bullet 4"/>
    <w:basedOn w:val="32"/>
    <w:rsid w:val="007517B5"/>
    <w:pPr>
      <w:ind w:left="1418"/>
    </w:pPr>
  </w:style>
  <w:style w:type="paragraph" w:styleId="51">
    <w:name w:val="List Bullet 5"/>
    <w:basedOn w:val="41"/>
    <w:rsid w:val="007517B5"/>
    <w:pPr>
      <w:ind w:left="1702"/>
    </w:pPr>
  </w:style>
  <w:style w:type="paragraph" w:customStyle="1" w:styleId="B10">
    <w:name w:val="B1"/>
    <w:basedOn w:val="aa"/>
    <w:link w:val="B1Char"/>
    <w:rsid w:val="007517B5"/>
  </w:style>
  <w:style w:type="paragraph" w:customStyle="1" w:styleId="B20">
    <w:name w:val="B2"/>
    <w:basedOn w:val="26"/>
    <w:link w:val="B2Char"/>
    <w:rsid w:val="007517B5"/>
  </w:style>
  <w:style w:type="paragraph" w:customStyle="1" w:styleId="B30">
    <w:name w:val="B3"/>
    <w:basedOn w:val="35"/>
    <w:link w:val="B3Char"/>
    <w:rsid w:val="007517B5"/>
  </w:style>
  <w:style w:type="paragraph" w:customStyle="1" w:styleId="B4">
    <w:name w:val="B4"/>
    <w:basedOn w:val="40"/>
    <w:link w:val="B4Char"/>
    <w:rsid w:val="007517B5"/>
  </w:style>
  <w:style w:type="paragraph" w:customStyle="1" w:styleId="B5">
    <w:name w:val="B5"/>
    <w:basedOn w:val="50"/>
    <w:link w:val="B5Char"/>
    <w:rsid w:val="007517B5"/>
  </w:style>
  <w:style w:type="paragraph" w:styleId="ad">
    <w:name w:val="footer"/>
    <w:aliases w:val="footer odd,footer,fo,pie de página"/>
    <w:basedOn w:val="a6"/>
    <w:link w:val="37"/>
    <w:rsid w:val="007517B5"/>
    <w:pPr>
      <w:jc w:val="center"/>
    </w:pPr>
    <w:rPr>
      <w:i/>
    </w:rPr>
  </w:style>
  <w:style w:type="paragraph" w:customStyle="1" w:styleId="ZTD">
    <w:name w:val="ZTD"/>
    <w:basedOn w:val="ZB"/>
    <w:rsid w:val="007517B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12</Pages>
  <Words>3046</Words>
  <Characters>17366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551</cp:revision>
  <cp:lastPrinted>1899-12-31T23:00:00Z</cp:lastPrinted>
  <dcterms:created xsi:type="dcterms:W3CDTF">2022-03-30T06:06:00Z</dcterms:created>
  <dcterms:modified xsi:type="dcterms:W3CDTF">2022-10-31T07:20:00Z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